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DE062" w14:textId="77777777" w:rsidR="00455D63" w:rsidRPr="001919A0" w:rsidRDefault="00455D63" w:rsidP="00C06651">
      <w:pPr>
        <w:jc w:val="both"/>
        <w:rPr>
          <w:rFonts w:ascii="Arial" w:hAnsi="Arial" w:cs="Arial"/>
          <w:sz w:val="10"/>
          <w:szCs w:val="10"/>
        </w:rPr>
      </w:pPr>
    </w:p>
    <w:p w14:paraId="4955AF39" w14:textId="77777777" w:rsidR="00455D63" w:rsidRPr="00815EFE" w:rsidRDefault="00455D63" w:rsidP="00455D63">
      <w:pPr>
        <w:jc w:val="both"/>
        <w:rPr>
          <w:rFonts w:ascii="Arial Narrow" w:hAnsi="Arial Narrow" w:cs="Arial"/>
          <w:b/>
          <w:sz w:val="22"/>
          <w:szCs w:val="22"/>
        </w:rPr>
      </w:pPr>
      <w:r w:rsidRPr="00815EFE">
        <w:rPr>
          <w:rFonts w:ascii="Arial Narrow" w:hAnsi="Arial Narrow" w:cs="Arial"/>
          <w:sz w:val="22"/>
          <w:szCs w:val="22"/>
        </w:rPr>
        <w:t xml:space="preserve">           </w:t>
      </w:r>
      <w:r w:rsidR="00815EFE">
        <w:rPr>
          <w:rFonts w:ascii="Arial Narrow" w:hAnsi="Arial Narrow" w:cs="Arial"/>
          <w:sz w:val="22"/>
          <w:szCs w:val="22"/>
        </w:rPr>
        <w:t xml:space="preserve">    </w:t>
      </w:r>
      <w:r w:rsidRPr="00815EFE">
        <w:rPr>
          <w:rFonts w:ascii="Arial Narrow" w:hAnsi="Arial Narrow" w:cs="Arial"/>
          <w:sz w:val="22"/>
          <w:szCs w:val="22"/>
        </w:rPr>
        <w:t xml:space="preserve">     </w:t>
      </w:r>
      <w:r w:rsidR="00815EFE">
        <w:rPr>
          <w:rFonts w:ascii="Arial Narrow" w:hAnsi="Arial Narrow" w:cs="Arial"/>
          <w:sz w:val="22"/>
          <w:szCs w:val="22"/>
        </w:rPr>
        <w:t xml:space="preserve"> </w:t>
      </w:r>
      <w:r w:rsidRPr="00815EFE">
        <w:rPr>
          <w:rFonts w:ascii="Arial Narrow" w:hAnsi="Arial Narrow" w:cs="Arial"/>
          <w:b/>
          <w:sz w:val="22"/>
          <w:szCs w:val="22"/>
        </w:rPr>
        <w:t>Ponudnik</w:t>
      </w:r>
    </w:p>
    <w:p w14:paraId="772FEA35" w14:textId="77777777" w:rsidR="00455D63" w:rsidRPr="0038458F" w:rsidRDefault="00455D63" w:rsidP="00455D63">
      <w:pPr>
        <w:jc w:val="both"/>
        <w:rPr>
          <w:rFonts w:ascii="Arial" w:hAnsi="Arial" w:cs="Arial"/>
          <w:sz w:val="10"/>
          <w:szCs w:val="10"/>
        </w:rPr>
      </w:pPr>
    </w:p>
    <w:tbl>
      <w:tblPr>
        <w:tblStyle w:val="Tabelamrea"/>
        <w:tblW w:w="10065" w:type="dxa"/>
        <w:tblInd w:w="-142" w:type="dxa"/>
        <w:tblLook w:val="04A0" w:firstRow="1" w:lastRow="0" w:firstColumn="1" w:lastColumn="0" w:noHBand="0" w:noVBand="1"/>
      </w:tblPr>
      <w:tblGrid>
        <w:gridCol w:w="1135"/>
        <w:gridCol w:w="5528"/>
        <w:gridCol w:w="1276"/>
        <w:gridCol w:w="2126"/>
      </w:tblGrid>
      <w:tr w:rsidR="00686FFA" w:rsidRPr="00815EFE" w14:paraId="5ACB02C0" w14:textId="77777777" w:rsidTr="00815EFE">
        <w:trPr>
          <w:trHeight w:val="284"/>
        </w:trPr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38F58F" w14:textId="77777777" w:rsidR="00686FFA" w:rsidRPr="00815EFE" w:rsidRDefault="00686FFA" w:rsidP="00095A8B">
            <w:pPr>
              <w:rPr>
                <w:rFonts w:ascii="Arial Narrow" w:hAnsi="Arial Narrow" w:cs="Arial"/>
                <w:sz w:val="22"/>
                <w:szCs w:val="22"/>
              </w:rPr>
            </w:pPr>
            <w:r w:rsidRPr="00815EFE">
              <w:rPr>
                <w:rFonts w:ascii="Arial Narrow" w:hAnsi="Arial Narrow" w:cs="Arial"/>
                <w:sz w:val="22"/>
                <w:szCs w:val="22"/>
              </w:rPr>
              <w:t>Naziv:</w:t>
            </w:r>
          </w:p>
        </w:tc>
        <w:tc>
          <w:tcPr>
            <w:tcW w:w="5528" w:type="dxa"/>
            <w:tcBorders>
              <w:left w:val="single" w:sz="4" w:space="0" w:color="auto"/>
            </w:tcBorders>
          </w:tcPr>
          <w:p w14:paraId="18311DA2" w14:textId="77777777" w:rsidR="00686FFA" w:rsidRPr="00815EFE" w:rsidRDefault="00686FFA" w:rsidP="00095A8B">
            <w:pPr>
              <w:rPr>
                <w:rFonts w:ascii="Arial Narrow" w:hAnsi="Arial Narrow" w:cs="Arial"/>
                <w:sz w:val="22"/>
              </w:rPr>
            </w:pPr>
            <w:r w:rsidRPr="00815EFE">
              <w:rPr>
                <w:rFonts w:ascii="Arial Narrow" w:hAnsi="Arial Narrow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naziv oz ime ponudnika"/>
                  </w:textInput>
                </w:ffData>
              </w:fldChar>
            </w:r>
            <w:r w:rsidRPr="00815EFE">
              <w:rPr>
                <w:rFonts w:ascii="Arial Narrow" w:hAnsi="Arial Narrow" w:cs="Arial"/>
                <w:sz w:val="22"/>
              </w:rPr>
              <w:instrText xml:space="preserve"> FORMTEXT </w:instrText>
            </w:r>
            <w:r w:rsidRPr="00815EFE">
              <w:rPr>
                <w:rFonts w:ascii="Arial Narrow" w:hAnsi="Arial Narrow" w:cs="Arial"/>
                <w:sz w:val="22"/>
              </w:rPr>
            </w:r>
            <w:r w:rsidRPr="00815EFE">
              <w:rPr>
                <w:rFonts w:ascii="Arial Narrow" w:hAnsi="Arial Narrow" w:cs="Arial"/>
                <w:sz w:val="22"/>
              </w:rPr>
              <w:fldChar w:fldCharType="separate"/>
            </w:r>
            <w:r w:rsidRPr="00815EFE">
              <w:rPr>
                <w:rFonts w:ascii="Arial Narrow" w:hAnsi="Arial Narrow" w:cs="Arial"/>
                <w:noProof/>
                <w:sz w:val="22"/>
              </w:rPr>
              <w:t>Vpišite naziv oz ime ponudnika</w:t>
            </w:r>
            <w:r w:rsidRPr="00815EFE">
              <w:rPr>
                <w:rFonts w:ascii="Arial Narrow" w:hAnsi="Arial Narrow" w:cs="Arial"/>
                <w:sz w:val="22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2F4A898C" w14:textId="77777777" w:rsidR="00686FFA" w:rsidRPr="00815EFE" w:rsidRDefault="00686FFA" w:rsidP="00686FFA">
            <w:pPr>
              <w:jc w:val="right"/>
              <w:rPr>
                <w:rFonts w:ascii="Arial Narrow" w:hAnsi="Arial Narrow" w:cs="Arial"/>
                <w:sz w:val="22"/>
              </w:rPr>
            </w:pPr>
            <w:r w:rsidRPr="00815EFE">
              <w:rPr>
                <w:rFonts w:ascii="Arial Narrow" w:hAnsi="Arial Narrow" w:cs="Arial"/>
                <w:sz w:val="22"/>
                <w:szCs w:val="22"/>
              </w:rPr>
              <w:t>Matična št.: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98B9474" w14:textId="77777777" w:rsidR="00686FFA" w:rsidRPr="00815EFE" w:rsidRDefault="00686FFA" w:rsidP="00095A8B">
            <w:pPr>
              <w:rPr>
                <w:rFonts w:ascii="Arial Narrow" w:hAnsi="Arial Narrow" w:cs="Arial"/>
                <w:sz w:val="22"/>
              </w:rPr>
            </w:pPr>
            <w:r w:rsidRPr="00815EFE">
              <w:rPr>
                <w:rFonts w:ascii="Arial Narrow" w:hAnsi="Arial Narrow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matično št."/>
                  </w:textInput>
                </w:ffData>
              </w:fldChar>
            </w:r>
            <w:r w:rsidRPr="00815EFE">
              <w:rPr>
                <w:rFonts w:ascii="Arial Narrow" w:hAnsi="Arial Narrow" w:cs="Arial"/>
                <w:sz w:val="22"/>
              </w:rPr>
              <w:instrText xml:space="preserve"> FORMTEXT </w:instrText>
            </w:r>
            <w:r w:rsidRPr="00815EFE">
              <w:rPr>
                <w:rFonts w:ascii="Arial Narrow" w:hAnsi="Arial Narrow" w:cs="Arial"/>
                <w:sz w:val="22"/>
              </w:rPr>
            </w:r>
            <w:r w:rsidRPr="00815EFE">
              <w:rPr>
                <w:rFonts w:ascii="Arial Narrow" w:hAnsi="Arial Narrow" w:cs="Arial"/>
                <w:sz w:val="22"/>
              </w:rPr>
              <w:fldChar w:fldCharType="separate"/>
            </w:r>
            <w:r w:rsidRPr="00815EFE">
              <w:rPr>
                <w:rFonts w:ascii="Arial Narrow" w:hAnsi="Arial Narrow" w:cs="Arial"/>
                <w:noProof/>
                <w:sz w:val="22"/>
              </w:rPr>
              <w:t>Vpišite matično št.</w:t>
            </w:r>
            <w:r w:rsidRPr="00815EFE">
              <w:rPr>
                <w:rFonts w:ascii="Arial Narrow" w:hAnsi="Arial Narrow" w:cs="Arial"/>
                <w:sz w:val="22"/>
              </w:rPr>
              <w:fldChar w:fldCharType="end"/>
            </w:r>
          </w:p>
        </w:tc>
      </w:tr>
    </w:tbl>
    <w:p w14:paraId="39356D12" w14:textId="77777777" w:rsidR="00455D63" w:rsidRPr="00815EFE" w:rsidRDefault="00455D63" w:rsidP="00455D63">
      <w:pPr>
        <w:jc w:val="both"/>
        <w:rPr>
          <w:rFonts w:ascii="Arial Narrow" w:hAnsi="Arial Narrow" w:cs="Arial"/>
          <w:sz w:val="6"/>
          <w:szCs w:val="6"/>
        </w:rPr>
      </w:pPr>
    </w:p>
    <w:tbl>
      <w:tblPr>
        <w:tblStyle w:val="Tabelamrea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5"/>
        <w:gridCol w:w="8930"/>
      </w:tblGrid>
      <w:tr w:rsidR="00455D63" w:rsidRPr="00815EFE" w14:paraId="672C6844" w14:textId="77777777" w:rsidTr="00815EFE">
        <w:trPr>
          <w:trHeight w:val="284"/>
        </w:trPr>
        <w:tc>
          <w:tcPr>
            <w:tcW w:w="1135" w:type="dxa"/>
            <w:tcBorders>
              <w:right w:val="single" w:sz="4" w:space="0" w:color="auto"/>
            </w:tcBorders>
          </w:tcPr>
          <w:p w14:paraId="51A625E7" w14:textId="77777777" w:rsidR="00455D63" w:rsidRPr="00815EFE" w:rsidRDefault="00455D63" w:rsidP="00095A8B">
            <w:pPr>
              <w:rPr>
                <w:rFonts w:ascii="Arial Narrow" w:hAnsi="Arial Narrow" w:cs="Arial"/>
                <w:sz w:val="22"/>
                <w:szCs w:val="22"/>
              </w:rPr>
            </w:pPr>
            <w:r w:rsidRPr="00815EFE">
              <w:rPr>
                <w:rFonts w:ascii="Arial Narrow" w:hAnsi="Arial Narrow" w:cs="Arial"/>
                <w:sz w:val="22"/>
                <w:szCs w:val="22"/>
              </w:rPr>
              <w:t>Naslov: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EB01" w14:textId="77777777" w:rsidR="00455D63" w:rsidRPr="00815EFE" w:rsidRDefault="00455D63" w:rsidP="00095A8B">
            <w:pPr>
              <w:rPr>
                <w:rFonts w:ascii="Arial Narrow" w:hAnsi="Arial Narrow" w:cs="Arial"/>
                <w:sz w:val="22"/>
                <w:szCs w:val="22"/>
              </w:rPr>
            </w:pPr>
            <w:r w:rsidRPr="00815EFE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naslov ponudnika"/>
                  </w:textInput>
                </w:ffData>
              </w:fldChar>
            </w:r>
            <w:r w:rsidRPr="00815EFE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815EFE">
              <w:rPr>
                <w:rFonts w:ascii="Arial Narrow" w:hAnsi="Arial Narrow" w:cs="Arial"/>
                <w:sz w:val="22"/>
                <w:szCs w:val="22"/>
              </w:rPr>
            </w:r>
            <w:r w:rsidRPr="00815EFE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815EFE">
              <w:rPr>
                <w:rFonts w:ascii="Arial Narrow" w:hAnsi="Arial Narrow" w:cs="Arial"/>
                <w:sz w:val="22"/>
                <w:szCs w:val="22"/>
              </w:rPr>
              <w:t>Vpišite naslov ponudnika</w:t>
            </w:r>
            <w:r w:rsidRPr="00815EFE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2DA8EFEA" w14:textId="77777777" w:rsidR="00455D63" w:rsidRPr="00815EFE" w:rsidRDefault="00455D63" w:rsidP="00455D63">
      <w:pPr>
        <w:jc w:val="both"/>
        <w:rPr>
          <w:rFonts w:ascii="Arial Narrow" w:hAnsi="Arial Narrow" w:cs="Arial"/>
          <w:sz w:val="6"/>
          <w:szCs w:val="6"/>
        </w:rPr>
      </w:pPr>
    </w:p>
    <w:tbl>
      <w:tblPr>
        <w:tblStyle w:val="Tabelamrea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5"/>
        <w:gridCol w:w="8930"/>
      </w:tblGrid>
      <w:tr w:rsidR="00455D63" w:rsidRPr="00815EFE" w14:paraId="3861BFCD" w14:textId="77777777" w:rsidTr="00815EFE">
        <w:trPr>
          <w:trHeight w:val="284"/>
        </w:trPr>
        <w:tc>
          <w:tcPr>
            <w:tcW w:w="1135" w:type="dxa"/>
            <w:tcBorders>
              <w:right w:val="single" w:sz="4" w:space="0" w:color="auto"/>
            </w:tcBorders>
          </w:tcPr>
          <w:p w14:paraId="4508BD79" w14:textId="77777777" w:rsidR="00455D63" w:rsidRPr="00815EFE" w:rsidRDefault="00455D63" w:rsidP="00095A8B">
            <w:pPr>
              <w:rPr>
                <w:rFonts w:ascii="Arial Narrow" w:hAnsi="Arial Narrow" w:cs="Arial"/>
                <w:sz w:val="22"/>
                <w:szCs w:val="22"/>
              </w:rPr>
            </w:pPr>
            <w:r w:rsidRPr="00815EFE">
              <w:rPr>
                <w:rFonts w:ascii="Arial Narrow" w:hAnsi="Arial Narrow" w:cs="Arial"/>
                <w:sz w:val="22"/>
                <w:szCs w:val="22"/>
              </w:rPr>
              <w:t>Zastopnik: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026" w14:textId="77777777" w:rsidR="00455D63" w:rsidRPr="00815EFE" w:rsidRDefault="00455D63" w:rsidP="00095A8B">
            <w:pPr>
              <w:rPr>
                <w:rFonts w:ascii="Arial Narrow" w:hAnsi="Arial Narrow" w:cs="Arial"/>
                <w:sz w:val="22"/>
              </w:rPr>
            </w:pPr>
            <w:r w:rsidRPr="00815EFE">
              <w:rPr>
                <w:rFonts w:ascii="Arial Narrow" w:hAnsi="Arial Narrow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ime in priimek zakonitega zastopnika ponudnika"/>
                  </w:textInput>
                </w:ffData>
              </w:fldChar>
            </w:r>
            <w:r w:rsidRPr="00815EFE">
              <w:rPr>
                <w:rFonts w:ascii="Arial Narrow" w:hAnsi="Arial Narrow" w:cs="Arial"/>
                <w:sz w:val="22"/>
              </w:rPr>
              <w:instrText xml:space="preserve"> FORMTEXT </w:instrText>
            </w:r>
            <w:r w:rsidRPr="00815EFE">
              <w:rPr>
                <w:rFonts w:ascii="Arial Narrow" w:hAnsi="Arial Narrow" w:cs="Arial"/>
                <w:sz w:val="22"/>
              </w:rPr>
            </w:r>
            <w:r w:rsidRPr="00815EFE">
              <w:rPr>
                <w:rFonts w:ascii="Arial Narrow" w:hAnsi="Arial Narrow" w:cs="Arial"/>
                <w:sz w:val="22"/>
              </w:rPr>
              <w:fldChar w:fldCharType="separate"/>
            </w:r>
            <w:r w:rsidRPr="00815EFE">
              <w:rPr>
                <w:rFonts w:ascii="Arial Narrow" w:hAnsi="Arial Narrow" w:cs="Arial"/>
                <w:noProof/>
                <w:sz w:val="22"/>
              </w:rPr>
              <w:t>Vpišite ime in priimek zakonitega zastopnika ponudnika</w:t>
            </w:r>
            <w:r w:rsidRPr="00815EFE">
              <w:rPr>
                <w:rFonts w:ascii="Arial Narrow" w:hAnsi="Arial Narrow" w:cs="Arial"/>
                <w:sz w:val="22"/>
              </w:rPr>
              <w:fldChar w:fldCharType="end"/>
            </w:r>
          </w:p>
        </w:tc>
      </w:tr>
    </w:tbl>
    <w:p w14:paraId="1907E7D4" w14:textId="77777777" w:rsidR="00455D63" w:rsidRDefault="00455D63" w:rsidP="00C06651">
      <w:pPr>
        <w:jc w:val="both"/>
        <w:rPr>
          <w:rFonts w:ascii="Arial" w:hAnsi="Arial" w:cs="Arial"/>
          <w:sz w:val="10"/>
          <w:szCs w:val="10"/>
        </w:rPr>
      </w:pPr>
    </w:p>
    <w:p w14:paraId="5F556703" w14:textId="77777777" w:rsidR="00815EFE" w:rsidRPr="001919A0" w:rsidRDefault="00815EFE" w:rsidP="00C06651">
      <w:pPr>
        <w:jc w:val="both"/>
        <w:rPr>
          <w:rFonts w:ascii="Arial" w:hAnsi="Arial" w:cs="Arial"/>
          <w:sz w:val="10"/>
          <w:szCs w:val="10"/>
        </w:rPr>
      </w:pPr>
    </w:p>
    <w:p w14:paraId="6A5DC45D" w14:textId="597919E4" w:rsidR="00455D63" w:rsidRPr="00455D63" w:rsidRDefault="00455D63" w:rsidP="00C06651">
      <w:pPr>
        <w:jc w:val="both"/>
        <w:rPr>
          <w:rFonts w:ascii="Arial Narrow" w:hAnsi="Arial Narrow" w:cs="Arial"/>
          <w:sz w:val="22"/>
          <w:szCs w:val="22"/>
        </w:rPr>
      </w:pPr>
      <w:r w:rsidRPr="00455D63">
        <w:rPr>
          <w:rFonts w:ascii="Arial Narrow" w:hAnsi="Arial Narrow" w:cs="Arial"/>
          <w:sz w:val="22"/>
          <w:szCs w:val="22"/>
        </w:rPr>
        <w:t>Zaradi zagotavljanja transparentnosti posla in preprečevanja korupcijskih tveganj v skladu 6. odst. 14. člena Zakona o integriteti in preprečevanju korupcije  (Uradni list RS št. 69/2011 z dopolnitvami)</w:t>
      </w:r>
      <w:r>
        <w:rPr>
          <w:rFonts w:ascii="Arial Narrow" w:hAnsi="Arial Narrow" w:cs="Arial"/>
          <w:sz w:val="22"/>
          <w:szCs w:val="22"/>
        </w:rPr>
        <w:t xml:space="preserve">, </w:t>
      </w:r>
      <w:r w:rsidRPr="00455D63">
        <w:rPr>
          <w:rFonts w:ascii="Arial Narrow" w:hAnsi="Arial Narrow" w:cs="Arial"/>
          <w:sz w:val="22"/>
          <w:szCs w:val="22"/>
        </w:rPr>
        <w:t>podpisani za</w:t>
      </w:r>
      <w:r>
        <w:rPr>
          <w:rFonts w:ascii="Arial Narrow" w:hAnsi="Arial Narrow" w:cs="Arial"/>
          <w:sz w:val="22"/>
          <w:szCs w:val="22"/>
        </w:rPr>
        <w:t>sto</w:t>
      </w:r>
      <w:r w:rsidR="001919A0">
        <w:rPr>
          <w:rFonts w:ascii="Arial Narrow" w:hAnsi="Arial Narrow" w:cs="Arial"/>
          <w:sz w:val="22"/>
          <w:szCs w:val="22"/>
        </w:rPr>
        <w:t>pnik ponudnika v postopku spodaj navedene oddane</w:t>
      </w:r>
      <w:r w:rsidR="00686FFA">
        <w:rPr>
          <w:rFonts w:ascii="Arial Narrow" w:hAnsi="Arial Narrow" w:cs="Arial"/>
          <w:sz w:val="22"/>
          <w:szCs w:val="22"/>
        </w:rPr>
        <w:t xml:space="preserve"> ponudbe za </w:t>
      </w:r>
      <w:r w:rsidR="007D0714">
        <w:rPr>
          <w:rFonts w:ascii="Arial Narrow" w:hAnsi="Arial Narrow" w:cs="Arial"/>
          <w:b/>
          <w:sz w:val="22"/>
        </w:rPr>
        <w:t>Odkup naplavin na koncesijskem območju</w:t>
      </w:r>
    </w:p>
    <w:p w14:paraId="2A4321AB" w14:textId="77777777" w:rsidR="00C06651" w:rsidRDefault="00C06651" w:rsidP="00131991">
      <w:pPr>
        <w:jc w:val="both"/>
        <w:rPr>
          <w:rFonts w:ascii="Arial" w:hAnsi="Arial" w:cs="Arial"/>
          <w:sz w:val="22"/>
          <w:szCs w:val="22"/>
        </w:rPr>
      </w:pPr>
    </w:p>
    <w:p w14:paraId="6C6F5697" w14:textId="77777777" w:rsidR="002D3069" w:rsidRDefault="001919A0" w:rsidP="002D306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IZJAVLJAM, da so pri lastništvu ponudnika udeleženi naslednji subjekti</w:t>
      </w:r>
    </w:p>
    <w:p w14:paraId="0659C4E9" w14:textId="77777777" w:rsidR="001919A0" w:rsidRPr="00815EFE" w:rsidRDefault="001919A0" w:rsidP="002D3069">
      <w:pPr>
        <w:jc w:val="both"/>
        <w:rPr>
          <w:rFonts w:ascii="Arial" w:hAnsi="Arial" w:cs="Arial"/>
          <w:b/>
          <w:sz w:val="10"/>
          <w:szCs w:val="10"/>
        </w:rPr>
      </w:pPr>
    </w:p>
    <w:p w14:paraId="3CE3E168" w14:textId="77777777" w:rsidR="001919A0" w:rsidRPr="00815EFE" w:rsidRDefault="001919A0" w:rsidP="002D3069">
      <w:pPr>
        <w:jc w:val="both"/>
        <w:rPr>
          <w:rFonts w:ascii="Arial Narrow" w:hAnsi="Arial Narrow" w:cs="Arial"/>
          <w:b/>
          <w:sz w:val="22"/>
          <w:szCs w:val="22"/>
        </w:rPr>
      </w:pPr>
      <w:r w:rsidRPr="00815EFE">
        <w:rPr>
          <w:rFonts w:ascii="Arial Narrow" w:hAnsi="Arial Narrow" w:cs="Arial"/>
          <w:b/>
          <w:sz w:val="22"/>
          <w:szCs w:val="22"/>
        </w:rPr>
        <w:t>1.</w:t>
      </w:r>
      <w:r w:rsidR="00815EFE">
        <w:rPr>
          <w:rFonts w:ascii="Arial Narrow" w:hAnsi="Arial Narrow" w:cs="Arial"/>
          <w:b/>
          <w:sz w:val="22"/>
          <w:szCs w:val="22"/>
        </w:rPr>
        <w:t xml:space="preserve">     </w:t>
      </w:r>
      <w:r w:rsidRPr="00815EFE">
        <w:rPr>
          <w:rFonts w:ascii="Arial Narrow" w:hAnsi="Arial Narrow" w:cs="Arial"/>
          <w:b/>
          <w:sz w:val="22"/>
          <w:szCs w:val="22"/>
        </w:rPr>
        <w:t>Podatki o udeležbi fizičnih oseb v lastništvu ponudnika</w:t>
      </w:r>
    </w:p>
    <w:p w14:paraId="0D4B268E" w14:textId="77777777" w:rsidR="0028709E" w:rsidRPr="00686FFA" w:rsidRDefault="0028709E" w:rsidP="0028709E">
      <w:pPr>
        <w:jc w:val="both"/>
        <w:rPr>
          <w:rFonts w:ascii="Arial" w:hAnsi="Arial" w:cs="Arial"/>
          <w:b/>
          <w:sz w:val="6"/>
          <w:szCs w:val="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7"/>
        <w:gridCol w:w="4226"/>
        <w:gridCol w:w="4111"/>
        <w:gridCol w:w="1128"/>
      </w:tblGrid>
      <w:tr w:rsidR="001919A0" w:rsidRPr="001919A0" w14:paraId="2B6FDCC9" w14:textId="77777777" w:rsidTr="001919A0">
        <w:tc>
          <w:tcPr>
            <w:tcW w:w="447" w:type="dxa"/>
            <w:shd w:val="clear" w:color="auto" w:fill="D9D9D9" w:themeFill="background1" w:themeFillShade="D9"/>
          </w:tcPr>
          <w:p w14:paraId="1712CBE9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Št.</w:t>
            </w:r>
          </w:p>
        </w:tc>
        <w:tc>
          <w:tcPr>
            <w:tcW w:w="4226" w:type="dxa"/>
            <w:shd w:val="clear" w:color="auto" w:fill="D9D9D9" w:themeFill="background1" w:themeFillShade="D9"/>
          </w:tcPr>
          <w:p w14:paraId="47257792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Ime in priimek / naziv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0368F249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Naslov stalnega bivališča</w:t>
            </w:r>
          </w:p>
        </w:tc>
        <w:tc>
          <w:tcPr>
            <w:tcW w:w="1128" w:type="dxa"/>
            <w:shd w:val="clear" w:color="auto" w:fill="D9D9D9" w:themeFill="background1" w:themeFillShade="D9"/>
          </w:tcPr>
          <w:p w14:paraId="6C23909E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Delež v %</w:t>
            </w:r>
          </w:p>
        </w:tc>
      </w:tr>
      <w:tr w:rsidR="001919A0" w:rsidRPr="001919A0" w14:paraId="729D32EC" w14:textId="77777777" w:rsidTr="001919A0">
        <w:tc>
          <w:tcPr>
            <w:tcW w:w="447" w:type="dxa"/>
          </w:tcPr>
          <w:p w14:paraId="7D75C755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2A6D108D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520B0B0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42272402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36C2C087" w14:textId="77777777" w:rsidTr="001919A0">
        <w:tc>
          <w:tcPr>
            <w:tcW w:w="447" w:type="dxa"/>
          </w:tcPr>
          <w:p w14:paraId="13B76B8B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7EA564DF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A1BB3C0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03CBA698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6283FD24" w14:textId="77777777" w:rsidTr="001919A0">
        <w:tc>
          <w:tcPr>
            <w:tcW w:w="447" w:type="dxa"/>
          </w:tcPr>
          <w:p w14:paraId="6860D46E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65C2748C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FFE10F9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00DE12CD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53D0F4CB" w14:textId="77777777" w:rsidTr="001919A0">
        <w:tc>
          <w:tcPr>
            <w:tcW w:w="447" w:type="dxa"/>
          </w:tcPr>
          <w:p w14:paraId="7C933088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35B9D0A3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485C12D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0A50AB86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1D66E616" w14:textId="77777777" w:rsidTr="001919A0">
        <w:tc>
          <w:tcPr>
            <w:tcW w:w="447" w:type="dxa"/>
          </w:tcPr>
          <w:p w14:paraId="124BE3AB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0469DB62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C120448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0A3B3B84" w14:textId="77777777" w:rsidR="001919A0" w:rsidRPr="001919A0" w:rsidRDefault="001919A0" w:rsidP="0028709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F959723" w14:textId="77777777" w:rsidR="001919A0" w:rsidRPr="00815EFE" w:rsidRDefault="001919A0" w:rsidP="0028709E">
      <w:pPr>
        <w:jc w:val="both"/>
        <w:rPr>
          <w:rFonts w:ascii="Arial Narrow" w:hAnsi="Arial Narrow" w:cs="Arial"/>
          <w:sz w:val="10"/>
          <w:szCs w:val="10"/>
        </w:rPr>
      </w:pPr>
    </w:p>
    <w:p w14:paraId="78D3D594" w14:textId="77777777" w:rsidR="001919A0" w:rsidRPr="00815EFE" w:rsidRDefault="00686FFA" w:rsidP="001919A0">
      <w:pPr>
        <w:jc w:val="both"/>
        <w:rPr>
          <w:rFonts w:ascii="Arial Narrow" w:hAnsi="Arial Narrow" w:cs="Arial"/>
          <w:b/>
          <w:sz w:val="22"/>
          <w:szCs w:val="22"/>
        </w:rPr>
      </w:pPr>
      <w:r w:rsidRPr="00815EFE">
        <w:rPr>
          <w:rFonts w:ascii="Arial Narrow" w:hAnsi="Arial Narrow" w:cs="Arial"/>
          <w:b/>
          <w:sz w:val="22"/>
          <w:szCs w:val="22"/>
        </w:rPr>
        <w:t>2</w:t>
      </w:r>
      <w:r w:rsidR="00815EFE">
        <w:rPr>
          <w:rFonts w:ascii="Arial Narrow" w:hAnsi="Arial Narrow" w:cs="Arial"/>
          <w:b/>
          <w:sz w:val="22"/>
          <w:szCs w:val="22"/>
        </w:rPr>
        <w:t xml:space="preserve">.     </w:t>
      </w:r>
      <w:r w:rsidR="001919A0" w:rsidRPr="00815EFE">
        <w:rPr>
          <w:rFonts w:ascii="Arial Narrow" w:hAnsi="Arial Narrow" w:cs="Arial"/>
          <w:b/>
          <w:sz w:val="22"/>
          <w:szCs w:val="22"/>
        </w:rPr>
        <w:t>Podatki o udeležbi pravnih oseb v lastništvu ponudnika</w:t>
      </w:r>
    </w:p>
    <w:p w14:paraId="71B593FC" w14:textId="77777777" w:rsidR="001919A0" w:rsidRPr="00686FFA" w:rsidRDefault="001919A0" w:rsidP="001919A0">
      <w:pPr>
        <w:jc w:val="both"/>
        <w:rPr>
          <w:rFonts w:ascii="Arial" w:hAnsi="Arial" w:cs="Arial"/>
          <w:b/>
          <w:sz w:val="6"/>
          <w:szCs w:val="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7"/>
        <w:gridCol w:w="4226"/>
        <w:gridCol w:w="4111"/>
        <w:gridCol w:w="1128"/>
      </w:tblGrid>
      <w:tr w:rsidR="001919A0" w:rsidRPr="001919A0" w14:paraId="1F50F246" w14:textId="77777777" w:rsidTr="00095A8B">
        <w:tc>
          <w:tcPr>
            <w:tcW w:w="447" w:type="dxa"/>
            <w:shd w:val="clear" w:color="auto" w:fill="D9D9D9" w:themeFill="background1" w:themeFillShade="D9"/>
          </w:tcPr>
          <w:p w14:paraId="5DFB2940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Št.</w:t>
            </w:r>
          </w:p>
        </w:tc>
        <w:tc>
          <w:tcPr>
            <w:tcW w:w="4226" w:type="dxa"/>
            <w:shd w:val="clear" w:color="auto" w:fill="D9D9D9" w:themeFill="background1" w:themeFillShade="D9"/>
          </w:tcPr>
          <w:p w14:paraId="076A5C16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Ime in priimek / naziv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65B77AF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Naslov stalnega bivališča</w:t>
            </w:r>
          </w:p>
        </w:tc>
        <w:tc>
          <w:tcPr>
            <w:tcW w:w="1128" w:type="dxa"/>
            <w:shd w:val="clear" w:color="auto" w:fill="D9D9D9" w:themeFill="background1" w:themeFillShade="D9"/>
          </w:tcPr>
          <w:p w14:paraId="4E0B372F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Delež v %</w:t>
            </w:r>
          </w:p>
        </w:tc>
      </w:tr>
      <w:tr w:rsidR="001919A0" w:rsidRPr="001919A0" w14:paraId="0121F480" w14:textId="77777777" w:rsidTr="00095A8B">
        <w:tc>
          <w:tcPr>
            <w:tcW w:w="447" w:type="dxa"/>
          </w:tcPr>
          <w:p w14:paraId="7F6B25FE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4C9D74D0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F972CFF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75A61FE1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72671DB6" w14:textId="77777777" w:rsidTr="00095A8B">
        <w:tc>
          <w:tcPr>
            <w:tcW w:w="447" w:type="dxa"/>
          </w:tcPr>
          <w:p w14:paraId="0EAD8C6C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32F0CE5F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B29EE43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72A65711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700157B4" w14:textId="77777777" w:rsidTr="00095A8B">
        <w:tc>
          <w:tcPr>
            <w:tcW w:w="447" w:type="dxa"/>
          </w:tcPr>
          <w:p w14:paraId="78EBB6BD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05CE78F5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D031210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59D8DF74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4476408B" w14:textId="77777777" w:rsidTr="00095A8B">
        <w:tc>
          <w:tcPr>
            <w:tcW w:w="447" w:type="dxa"/>
          </w:tcPr>
          <w:p w14:paraId="7E8E8A2D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3D57CEDE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CA7F17D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01E83642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26877DF3" w14:textId="77777777" w:rsidTr="00095A8B">
        <w:tc>
          <w:tcPr>
            <w:tcW w:w="447" w:type="dxa"/>
          </w:tcPr>
          <w:p w14:paraId="0796E1AE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425C77C6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06BBD2B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70451D71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36F79D88" w14:textId="77777777" w:rsidR="001919A0" w:rsidRPr="00815EFE" w:rsidRDefault="001919A0" w:rsidP="001919A0">
      <w:pPr>
        <w:jc w:val="both"/>
        <w:rPr>
          <w:rFonts w:ascii="Arial Narrow" w:hAnsi="Arial Narrow" w:cs="Arial"/>
          <w:sz w:val="10"/>
          <w:szCs w:val="10"/>
        </w:rPr>
      </w:pPr>
    </w:p>
    <w:p w14:paraId="54634478" w14:textId="77777777" w:rsidR="001919A0" w:rsidRPr="00815EFE" w:rsidRDefault="00686FFA" w:rsidP="001919A0">
      <w:pPr>
        <w:jc w:val="both"/>
        <w:rPr>
          <w:rFonts w:ascii="Arial Narrow" w:hAnsi="Arial Narrow" w:cs="Arial"/>
          <w:b/>
          <w:sz w:val="22"/>
          <w:szCs w:val="22"/>
        </w:rPr>
      </w:pPr>
      <w:r w:rsidRPr="00815EFE">
        <w:rPr>
          <w:rFonts w:ascii="Arial Narrow" w:hAnsi="Arial Narrow" w:cs="Arial"/>
          <w:b/>
          <w:sz w:val="22"/>
          <w:szCs w:val="22"/>
        </w:rPr>
        <w:t>3</w:t>
      </w:r>
      <w:r w:rsidR="00815EFE">
        <w:rPr>
          <w:rFonts w:ascii="Arial Narrow" w:hAnsi="Arial Narrow" w:cs="Arial"/>
          <w:b/>
          <w:sz w:val="22"/>
          <w:szCs w:val="22"/>
        </w:rPr>
        <w:t xml:space="preserve">.     </w:t>
      </w:r>
      <w:r w:rsidR="001919A0" w:rsidRPr="00815EFE">
        <w:rPr>
          <w:rFonts w:ascii="Arial Narrow" w:hAnsi="Arial Narrow" w:cs="Arial"/>
          <w:b/>
          <w:sz w:val="22"/>
          <w:szCs w:val="22"/>
        </w:rPr>
        <w:t xml:space="preserve">Podatki o udeležbi </w:t>
      </w:r>
      <w:r w:rsidRPr="00815EFE">
        <w:rPr>
          <w:rFonts w:ascii="Arial Narrow" w:hAnsi="Arial Narrow" w:cs="Arial"/>
          <w:b/>
          <w:sz w:val="22"/>
          <w:szCs w:val="22"/>
        </w:rPr>
        <w:t xml:space="preserve">tihih družbenikov </w:t>
      </w:r>
      <w:r w:rsidR="001919A0" w:rsidRPr="00815EFE">
        <w:rPr>
          <w:rFonts w:ascii="Arial Narrow" w:hAnsi="Arial Narrow" w:cs="Arial"/>
          <w:b/>
          <w:sz w:val="22"/>
          <w:szCs w:val="22"/>
        </w:rPr>
        <w:t>v lastništvu ponudnika</w:t>
      </w:r>
    </w:p>
    <w:p w14:paraId="7F46962B" w14:textId="77777777" w:rsidR="001919A0" w:rsidRPr="00686FFA" w:rsidRDefault="001919A0" w:rsidP="001919A0">
      <w:pPr>
        <w:jc w:val="both"/>
        <w:rPr>
          <w:rFonts w:ascii="Arial" w:hAnsi="Arial" w:cs="Arial"/>
          <w:b/>
          <w:sz w:val="6"/>
          <w:szCs w:val="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7"/>
        <w:gridCol w:w="4226"/>
        <w:gridCol w:w="4111"/>
        <w:gridCol w:w="1128"/>
      </w:tblGrid>
      <w:tr w:rsidR="001919A0" w:rsidRPr="001919A0" w14:paraId="2AF122DD" w14:textId="77777777" w:rsidTr="00095A8B">
        <w:tc>
          <w:tcPr>
            <w:tcW w:w="447" w:type="dxa"/>
            <w:shd w:val="clear" w:color="auto" w:fill="D9D9D9" w:themeFill="background1" w:themeFillShade="D9"/>
          </w:tcPr>
          <w:p w14:paraId="51FBE303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Št.</w:t>
            </w:r>
          </w:p>
        </w:tc>
        <w:tc>
          <w:tcPr>
            <w:tcW w:w="4226" w:type="dxa"/>
            <w:shd w:val="clear" w:color="auto" w:fill="D9D9D9" w:themeFill="background1" w:themeFillShade="D9"/>
          </w:tcPr>
          <w:p w14:paraId="4740B970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Ime in priimek / naziv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916E53E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Naslov stalnega bivališča</w:t>
            </w:r>
          </w:p>
        </w:tc>
        <w:tc>
          <w:tcPr>
            <w:tcW w:w="1128" w:type="dxa"/>
            <w:shd w:val="clear" w:color="auto" w:fill="D9D9D9" w:themeFill="background1" w:themeFillShade="D9"/>
          </w:tcPr>
          <w:p w14:paraId="1E65300D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Delež v %</w:t>
            </w:r>
          </w:p>
        </w:tc>
      </w:tr>
      <w:tr w:rsidR="001919A0" w:rsidRPr="001919A0" w14:paraId="5C93F530" w14:textId="77777777" w:rsidTr="00095A8B">
        <w:tc>
          <w:tcPr>
            <w:tcW w:w="447" w:type="dxa"/>
          </w:tcPr>
          <w:p w14:paraId="7FD33E57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660B8970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3A47503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3729E070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6BE4EAA3" w14:textId="77777777" w:rsidTr="00095A8B">
        <w:tc>
          <w:tcPr>
            <w:tcW w:w="447" w:type="dxa"/>
          </w:tcPr>
          <w:p w14:paraId="33321DBC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24AB9355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53FFC24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62B8F03B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167EE652" w14:textId="77777777" w:rsidTr="00095A8B">
        <w:tc>
          <w:tcPr>
            <w:tcW w:w="447" w:type="dxa"/>
          </w:tcPr>
          <w:p w14:paraId="480A5BF0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5075CF3E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29C5B2F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5362F5DC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67587E1C" w14:textId="77777777" w:rsidTr="00095A8B">
        <w:tc>
          <w:tcPr>
            <w:tcW w:w="447" w:type="dxa"/>
          </w:tcPr>
          <w:p w14:paraId="1D5692C3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1D48F472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2D67655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48866834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78D8946B" w14:textId="77777777" w:rsidTr="00095A8B">
        <w:tc>
          <w:tcPr>
            <w:tcW w:w="447" w:type="dxa"/>
          </w:tcPr>
          <w:p w14:paraId="48EAF59A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78DCF154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4F23224B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11E77DFA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27C2BA58" w14:textId="77777777" w:rsidR="001919A0" w:rsidRPr="00815EFE" w:rsidRDefault="001919A0" w:rsidP="001919A0">
      <w:pPr>
        <w:jc w:val="both"/>
        <w:rPr>
          <w:rFonts w:ascii="Arial Narrow" w:hAnsi="Arial Narrow" w:cs="Arial"/>
          <w:sz w:val="10"/>
          <w:szCs w:val="10"/>
        </w:rPr>
      </w:pPr>
    </w:p>
    <w:p w14:paraId="747383FA" w14:textId="77777777" w:rsidR="001919A0" w:rsidRPr="00815EFE" w:rsidRDefault="00686FFA" w:rsidP="001919A0">
      <w:pPr>
        <w:jc w:val="both"/>
        <w:rPr>
          <w:rFonts w:ascii="Arial Narrow" w:hAnsi="Arial Narrow" w:cs="Arial"/>
          <w:b/>
          <w:sz w:val="22"/>
          <w:szCs w:val="22"/>
        </w:rPr>
      </w:pPr>
      <w:r w:rsidRPr="00815EFE">
        <w:rPr>
          <w:rFonts w:ascii="Arial Narrow" w:hAnsi="Arial Narrow" w:cs="Arial"/>
          <w:b/>
          <w:sz w:val="22"/>
          <w:szCs w:val="22"/>
        </w:rPr>
        <w:t>4</w:t>
      </w:r>
      <w:r w:rsidR="00815EFE">
        <w:rPr>
          <w:rFonts w:ascii="Arial Narrow" w:hAnsi="Arial Narrow" w:cs="Arial"/>
          <w:b/>
          <w:sz w:val="22"/>
          <w:szCs w:val="22"/>
        </w:rPr>
        <w:t xml:space="preserve">.     </w:t>
      </w:r>
      <w:r w:rsidR="001919A0" w:rsidRPr="00815EFE">
        <w:rPr>
          <w:rFonts w:ascii="Arial Narrow" w:hAnsi="Arial Narrow" w:cs="Arial"/>
          <w:b/>
          <w:sz w:val="22"/>
          <w:szCs w:val="22"/>
        </w:rPr>
        <w:t xml:space="preserve">Podatki o </w:t>
      </w:r>
      <w:r w:rsidRPr="00815EFE">
        <w:rPr>
          <w:rFonts w:ascii="Arial Narrow" w:hAnsi="Arial Narrow" w:cs="Arial"/>
          <w:b/>
          <w:sz w:val="22"/>
          <w:szCs w:val="22"/>
        </w:rPr>
        <w:t>družbah za katere se po določbah ZGD šteje, da so povezane s ponudnikom</w:t>
      </w:r>
    </w:p>
    <w:p w14:paraId="0E9B0F00" w14:textId="77777777" w:rsidR="001919A0" w:rsidRPr="00686FFA" w:rsidRDefault="001919A0" w:rsidP="001919A0">
      <w:pPr>
        <w:jc w:val="both"/>
        <w:rPr>
          <w:rFonts w:ascii="Arial" w:hAnsi="Arial" w:cs="Arial"/>
          <w:b/>
          <w:sz w:val="6"/>
          <w:szCs w:val="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7"/>
        <w:gridCol w:w="4226"/>
        <w:gridCol w:w="4111"/>
        <w:gridCol w:w="1128"/>
      </w:tblGrid>
      <w:tr w:rsidR="001919A0" w:rsidRPr="001919A0" w14:paraId="590971FE" w14:textId="77777777" w:rsidTr="00095A8B">
        <w:tc>
          <w:tcPr>
            <w:tcW w:w="447" w:type="dxa"/>
            <w:shd w:val="clear" w:color="auto" w:fill="D9D9D9" w:themeFill="background1" w:themeFillShade="D9"/>
          </w:tcPr>
          <w:p w14:paraId="6D9B2C2B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Št.</w:t>
            </w:r>
          </w:p>
        </w:tc>
        <w:tc>
          <w:tcPr>
            <w:tcW w:w="4226" w:type="dxa"/>
            <w:shd w:val="clear" w:color="auto" w:fill="D9D9D9" w:themeFill="background1" w:themeFillShade="D9"/>
          </w:tcPr>
          <w:p w14:paraId="74FA5E29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Ime in priimek / naziv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43FB4481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Naslov stalnega bivališča</w:t>
            </w:r>
          </w:p>
        </w:tc>
        <w:tc>
          <w:tcPr>
            <w:tcW w:w="1128" w:type="dxa"/>
            <w:shd w:val="clear" w:color="auto" w:fill="D9D9D9" w:themeFill="background1" w:themeFillShade="D9"/>
          </w:tcPr>
          <w:p w14:paraId="197FDB36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9A0">
              <w:rPr>
                <w:rFonts w:ascii="Arial Narrow" w:hAnsi="Arial Narrow" w:cs="Arial"/>
                <w:b/>
                <w:sz w:val="22"/>
                <w:szCs w:val="22"/>
              </w:rPr>
              <w:t>Delež v %</w:t>
            </w:r>
          </w:p>
        </w:tc>
      </w:tr>
      <w:tr w:rsidR="001919A0" w:rsidRPr="001919A0" w14:paraId="34EB5C61" w14:textId="77777777" w:rsidTr="00095A8B">
        <w:tc>
          <w:tcPr>
            <w:tcW w:w="447" w:type="dxa"/>
          </w:tcPr>
          <w:p w14:paraId="5A671322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3F55F4D7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F9EAEC0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65A2E300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413FAF62" w14:textId="77777777" w:rsidTr="00095A8B">
        <w:tc>
          <w:tcPr>
            <w:tcW w:w="447" w:type="dxa"/>
          </w:tcPr>
          <w:p w14:paraId="4443C5DC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770A73D7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70B0706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2D195E34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2A989347" w14:textId="77777777" w:rsidTr="00095A8B">
        <w:tc>
          <w:tcPr>
            <w:tcW w:w="447" w:type="dxa"/>
          </w:tcPr>
          <w:p w14:paraId="433808CF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57B6CE9B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B20EF3F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5986FCAE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550F0B4B" w14:textId="77777777" w:rsidTr="00095A8B">
        <w:tc>
          <w:tcPr>
            <w:tcW w:w="447" w:type="dxa"/>
          </w:tcPr>
          <w:p w14:paraId="3A56CC22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2EE1F6D0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2DC667D3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2F89D076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919A0" w:rsidRPr="001919A0" w14:paraId="52FFF851" w14:textId="77777777" w:rsidTr="00095A8B">
        <w:tc>
          <w:tcPr>
            <w:tcW w:w="447" w:type="dxa"/>
          </w:tcPr>
          <w:p w14:paraId="3D312093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226" w:type="dxa"/>
          </w:tcPr>
          <w:p w14:paraId="20BB8990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55990AD7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28" w:type="dxa"/>
          </w:tcPr>
          <w:p w14:paraId="6B41B66A" w14:textId="77777777" w:rsidR="001919A0" w:rsidRPr="001919A0" w:rsidRDefault="001919A0" w:rsidP="00095A8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40E62659" w14:textId="77777777" w:rsidR="001919A0" w:rsidRDefault="001919A0" w:rsidP="001919A0">
      <w:pPr>
        <w:jc w:val="both"/>
        <w:rPr>
          <w:rFonts w:ascii="Arial Narrow" w:hAnsi="Arial Narrow" w:cs="Arial"/>
          <w:sz w:val="22"/>
          <w:szCs w:val="22"/>
        </w:rPr>
      </w:pPr>
    </w:p>
    <w:p w14:paraId="585A05E3" w14:textId="77777777" w:rsidR="00686FFA" w:rsidRDefault="00686FFA" w:rsidP="001919A0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S podpisom te izjave: </w:t>
      </w:r>
    </w:p>
    <w:p w14:paraId="10A0C257" w14:textId="77777777" w:rsidR="00686FFA" w:rsidRDefault="00686FFA" w:rsidP="00686FFA">
      <w:pPr>
        <w:pStyle w:val="Odstavekseznama"/>
        <w:numPr>
          <w:ilvl w:val="0"/>
          <w:numId w:val="2"/>
        </w:numPr>
        <w:jc w:val="both"/>
        <w:rPr>
          <w:rFonts w:ascii="Arial Narrow" w:hAnsi="Arial Narrow" w:cs="Arial"/>
          <w:sz w:val="22"/>
          <w:szCs w:val="22"/>
        </w:rPr>
      </w:pPr>
      <w:r w:rsidRPr="00DE066F">
        <w:rPr>
          <w:rFonts w:ascii="Arial Narrow" w:hAnsi="Arial Narrow" w:cs="Arial"/>
          <w:b/>
          <w:sz w:val="22"/>
          <w:szCs w:val="22"/>
        </w:rPr>
        <w:t>jamčim</w:t>
      </w:r>
      <w:r w:rsidRPr="00686FFA">
        <w:rPr>
          <w:rFonts w:ascii="Arial Narrow" w:hAnsi="Arial Narrow" w:cs="Arial"/>
          <w:sz w:val="22"/>
          <w:szCs w:val="22"/>
        </w:rPr>
        <w:t>, da v celotni lastniški strukturi, razen navedenih, niso udeležene druge fizične ali pravne osebe ali tihi družbeniki in ni drugih gospodarskih subjektov, za katere se v skladu z ZGD šteje, da so povezane družbe</w:t>
      </w:r>
      <w:r>
        <w:rPr>
          <w:rFonts w:ascii="Arial Narrow" w:hAnsi="Arial Narrow" w:cs="Arial"/>
          <w:sz w:val="22"/>
          <w:szCs w:val="22"/>
        </w:rPr>
        <w:t>;</w:t>
      </w:r>
    </w:p>
    <w:p w14:paraId="024C342A" w14:textId="77777777" w:rsidR="00686FFA" w:rsidRDefault="00686FFA" w:rsidP="00686FFA">
      <w:pPr>
        <w:pStyle w:val="Odstavekseznama"/>
        <w:numPr>
          <w:ilvl w:val="0"/>
          <w:numId w:val="2"/>
        </w:numPr>
        <w:jc w:val="both"/>
        <w:rPr>
          <w:rFonts w:ascii="Arial Narrow" w:hAnsi="Arial Narrow" w:cs="Arial"/>
          <w:sz w:val="22"/>
          <w:szCs w:val="22"/>
        </w:rPr>
      </w:pPr>
      <w:r w:rsidRPr="00DE066F">
        <w:rPr>
          <w:rFonts w:ascii="Arial Narrow" w:hAnsi="Arial Narrow" w:cs="Arial"/>
          <w:b/>
          <w:sz w:val="22"/>
          <w:szCs w:val="22"/>
        </w:rPr>
        <w:t>jamčim</w:t>
      </w:r>
      <w:r>
        <w:rPr>
          <w:rFonts w:ascii="Arial Narrow" w:hAnsi="Arial Narrow" w:cs="Arial"/>
          <w:sz w:val="22"/>
          <w:szCs w:val="22"/>
        </w:rPr>
        <w:t xml:space="preserve"> za točnost in resničnost podatkov in se zavedam posledice, da bi bila ta pogodba</w:t>
      </w:r>
      <w:r w:rsidR="00DE066F">
        <w:rPr>
          <w:rFonts w:ascii="Arial Narrow" w:hAnsi="Arial Narrow" w:cs="Arial"/>
          <w:sz w:val="22"/>
          <w:szCs w:val="22"/>
        </w:rPr>
        <w:t xml:space="preserve"> nična</w:t>
      </w:r>
      <w:r>
        <w:rPr>
          <w:rFonts w:ascii="Arial Narrow" w:hAnsi="Arial Narrow" w:cs="Arial"/>
          <w:sz w:val="22"/>
          <w:szCs w:val="22"/>
        </w:rPr>
        <w:t>, v primeru lažne izjave ali neresničnih podatkov o dejstvih;</w:t>
      </w:r>
    </w:p>
    <w:p w14:paraId="4079D758" w14:textId="3C1BFEAF" w:rsidR="00686FFA" w:rsidRPr="00686FFA" w:rsidRDefault="00686FFA" w:rsidP="00686FFA">
      <w:pPr>
        <w:pStyle w:val="Odstavekseznama"/>
        <w:numPr>
          <w:ilvl w:val="0"/>
          <w:numId w:val="2"/>
        </w:numPr>
        <w:jc w:val="both"/>
        <w:rPr>
          <w:rFonts w:ascii="Arial Narrow" w:hAnsi="Arial Narrow" w:cs="Arial"/>
          <w:sz w:val="22"/>
          <w:szCs w:val="22"/>
        </w:rPr>
      </w:pPr>
      <w:r w:rsidRPr="00DE066F">
        <w:rPr>
          <w:rFonts w:ascii="Arial Narrow" w:hAnsi="Arial Narrow" w:cs="Arial"/>
          <w:b/>
          <w:sz w:val="22"/>
          <w:szCs w:val="22"/>
        </w:rPr>
        <w:t>se zavezujem</w:t>
      </w:r>
      <w:r>
        <w:rPr>
          <w:rFonts w:ascii="Arial Narrow" w:hAnsi="Arial Narrow" w:cs="Arial"/>
          <w:sz w:val="22"/>
          <w:szCs w:val="22"/>
        </w:rPr>
        <w:t xml:space="preserve">, da bom </w:t>
      </w:r>
      <w:r w:rsidR="007D0714">
        <w:rPr>
          <w:rFonts w:ascii="Arial Narrow" w:hAnsi="Arial Narrow" w:cs="Arial"/>
          <w:sz w:val="22"/>
          <w:szCs w:val="22"/>
        </w:rPr>
        <w:t>prodajalca</w:t>
      </w:r>
      <w:r>
        <w:rPr>
          <w:rFonts w:ascii="Arial Narrow" w:hAnsi="Arial Narrow" w:cs="Arial"/>
          <w:sz w:val="22"/>
          <w:szCs w:val="22"/>
        </w:rPr>
        <w:t xml:space="preserve"> obvestil o vsaki</w:t>
      </w:r>
      <w:r w:rsidR="00815EFE">
        <w:rPr>
          <w:rFonts w:ascii="Arial Narrow" w:hAnsi="Arial Narrow" w:cs="Arial"/>
          <w:sz w:val="22"/>
          <w:szCs w:val="22"/>
        </w:rPr>
        <w:t xml:space="preserve"> spremembi posredovanih podatkov</w:t>
      </w:r>
      <w:r w:rsidRPr="00686FFA">
        <w:rPr>
          <w:rFonts w:ascii="Arial Narrow" w:hAnsi="Arial Narrow" w:cs="Arial"/>
          <w:sz w:val="22"/>
          <w:szCs w:val="22"/>
        </w:rPr>
        <w:t>.</w:t>
      </w:r>
    </w:p>
    <w:p w14:paraId="1D472BA2" w14:textId="77777777" w:rsidR="00686FFA" w:rsidRPr="001919A0" w:rsidRDefault="00686FFA" w:rsidP="001919A0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Style w:val="Tabelamrea"/>
        <w:tblW w:w="10065" w:type="dxa"/>
        <w:tblInd w:w="-142" w:type="dxa"/>
        <w:tblLook w:val="04A0" w:firstRow="1" w:lastRow="0" w:firstColumn="1" w:lastColumn="0" w:noHBand="0" w:noVBand="1"/>
      </w:tblPr>
      <w:tblGrid>
        <w:gridCol w:w="1418"/>
        <w:gridCol w:w="8647"/>
      </w:tblGrid>
      <w:tr w:rsidR="0028709E" w:rsidRPr="00815EFE" w14:paraId="72812A87" w14:textId="77777777" w:rsidTr="001919A0">
        <w:trPr>
          <w:trHeight w:val="284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61961B" w14:textId="77777777" w:rsidR="0028709E" w:rsidRPr="00815EFE" w:rsidRDefault="0028709E" w:rsidP="00095A8B">
            <w:pPr>
              <w:rPr>
                <w:rFonts w:ascii="Arial Narrow" w:hAnsi="Arial Narrow" w:cs="Arial"/>
                <w:sz w:val="22"/>
                <w:szCs w:val="22"/>
              </w:rPr>
            </w:pPr>
            <w:r w:rsidRPr="00815EFE">
              <w:rPr>
                <w:rFonts w:ascii="Arial Narrow" w:hAnsi="Arial Narrow" w:cs="Arial"/>
                <w:sz w:val="22"/>
                <w:szCs w:val="22"/>
              </w:rPr>
              <w:t>Kraj in datum: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14:paraId="10C862C0" w14:textId="77777777" w:rsidR="0028709E" w:rsidRPr="00815EFE" w:rsidRDefault="001919A0" w:rsidP="00095A8B">
            <w:pPr>
              <w:rPr>
                <w:rFonts w:ascii="Arial Narrow" w:hAnsi="Arial Narrow" w:cs="Arial"/>
                <w:sz w:val="22"/>
              </w:rPr>
            </w:pPr>
            <w:r w:rsidRPr="00815EFE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pišite kraj in datum "/>
                  </w:textInput>
                </w:ffData>
              </w:fldChar>
            </w:r>
            <w:r w:rsidRPr="00815EFE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815EFE">
              <w:rPr>
                <w:rFonts w:ascii="Arial Narrow" w:hAnsi="Arial Narrow" w:cs="Arial"/>
                <w:sz w:val="22"/>
                <w:szCs w:val="22"/>
              </w:rPr>
            </w:r>
            <w:r w:rsidRPr="00815EFE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815EFE">
              <w:rPr>
                <w:rFonts w:ascii="Arial Narrow" w:hAnsi="Arial Narrow" w:cs="Arial"/>
                <w:noProof/>
                <w:sz w:val="22"/>
                <w:szCs w:val="22"/>
              </w:rPr>
              <w:t xml:space="preserve">Vpišite kraj in datum </w:t>
            </w:r>
            <w:r w:rsidRPr="00815EFE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60496185" w14:textId="77777777" w:rsidR="0028709E" w:rsidRDefault="0028709E" w:rsidP="0028709E">
      <w:pPr>
        <w:jc w:val="both"/>
        <w:rPr>
          <w:rFonts w:ascii="Arial" w:hAnsi="Arial" w:cs="Arial"/>
          <w:sz w:val="22"/>
          <w:szCs w:val="22"/>
        </w:rPr>
      </w:pPr>
    </w:p>
    <w:p w14:paraId="7A2F1B7B" w14:textId="77777777" w:rsidR="0028709E" w:rsidRDefault="0028709E" w:rsidP="0028709E">
      <w:pPr>
        <w:jc w:val="both"/>
        <w:rPr>
          <w:rFonts w:ascii="Arial" w:hAnsi="Arial" w:cs="Arial"/>
          <w:sz w:val="22"/>
          <w:szCs w:val="22"/>
        </w:rPr>
      </w:pPr>
    </w:p>
    <w:p w14:paraId="7C3E3AA9" w14:textId="77777777" w:rsidR="0028709E" w:rsidRDefault="0028709E" w:rsidP="0028709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                      </w:t>
      </w:r>
      <w:r w:rsidRPr="0028709E">
        <w:rPr>
          <w:rFonts w:ascii="Arial Narrow" w:hAnsi="Arial Narrow" w:cs="Arial"/>
          <w:sz w:val="22"/>
          <w:szCs w:val="22"/>
        </w:rPr>
        <w:t>Žig</w:t>
      </w:r>
      <w:r>
        <w:rPr>
          <w:rFonts w:ascii="Arial Narrow" w:hAnsi="Arial Narrow" w:cs="Arial"/>
          <w:sz w:val="22"/>
          <w:szCs w:val="22"/>
        </w:rPr>
        <w:t xml:space="preserve"> ponudnika</w:t>
      </w:r>
      <w:r w:rsidRPr="0028709E">
        <w:rPr>
          <w:rFonts w:ascii="Arial Narrow" w:hAnsi="Arial Narrow" w:cs="Arial"/>
          <w:sz w:val="22"/>
          <w:szCs w:val="22"/>
        </w:rPr>
        <w:t>:</w:t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</w:t>
      </w:r>
    </w:p>
    <w:p w14:paraId="7A5D64B2" w14:textId="77777777" w:rsidR="0028709E" w:rsidRPr="0028709E" w:rsidRDefault="0028709E" w:rsidP="0028709E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</w:t>
      </w:r>
      <w:r>
        <w:rPr>
          <w:rFonts w:ascii="Arial Narrow" w:hAnsi="Arial Narrow" w:cs="Arial"/>
          <w:sz w:val="22"/>
          <w:szCs w:val="22"/>
        </w:rPr>
        <w:t>Podpis zakonitega zastopnika</w:t>
      </w:r>
    </w:p>
    <w:sectPr w:rsidR="0028709E" w:rsidRPr="0028709E" w:rsidSect="0060578D">
      <w:footerReference w:type="default" r:id="rId7"/>
      <w:headerReference w:type="first" r:id="rId8"/>
      <w:pgSz w:w="11907" w:h="16840" w:code="9"/>
      <w:pgMar w:top="851" w:right="851" w:bottom="851" w:left="1134" w:header="680" w:footer="284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FCFAA" w14:textId="77777777" w:rsidR="00C70DE4" w:rsidRDefault="00C70DE4">
      <w:r>
        <w:separator/>
      </w:r>
    </w:p>
  </w:endnote>
  <w:endnote w:type="continuationSeparator" w:id="0">
    <w:p w14:paraId="6A9846FF" w14:textId="77777777" w:rsidR="00C70DE4" w:rsidRDefault="00C70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445593"/>
      <w:docPartObj>
        <w:docPartGallery w:val="Page Numbers (Bottom of Page)"/>
        <w:docPartUnique/>
      </w:docPartObj>
    </w:sdtPr>
    <w:sdtEndPr>
      <w:rPr>
        <w:rFonts w:ascii="Arial Narrow" w:hAnsi="Arial Narrow"/>
        <w:color w:val="5B9BD5" w:themeColor="accent1"/>
        <w:sz w:val="22"/>
        <w:szCs w:val="22"/>
      </w:rPr>
    </w:sdtEndPr>
    <w:sdtContent>
      <w:p w14:paraId="122F2505" w14:textId="77777777" w:rsidR="006F0677" w:rsidRPr="006F0677" w:rsidRDefault="006F0677" w:rsidP="006F0677">
        <w:pPr>
          <w:pStyle w:val="Noga"/>
          <w:jc w:val="right"/>
          <w:rPr>
            <w:rFonts w:ascii="Arial Narrow" w:hAnsi="Arial Narrow"/>
            <w:color w:val="5B9BD5" w:themeColor="accent1"/>
            <w:sz w:val="22"/>
            <w:szCs w:val="22"/>
          </w:rPr>
        </w:pPr>
        <w:r w:rsidRPr="006F0677">
          <w:rPr>
            <w:rFonts w:ascii="Arial Narrow" w:hAnsi="Arial Narrow"/>
            <w:color w:val="5B9BD5" w:themeColor="accent1"/>
            <w:sz w:val="22"/>
            <w:szCs w:val="22"/>
          </w:rPr>
          <w:fldChar w:fldCharType="begin"/>
        </w:r>
        <w:r w:rsidRPr="006F0677">
          <w:rPr>
            <w:rFonts w:ascii="Arial Narrow" w:hAnsi="Arial Narrow"/>
            <w:color w:val="5B9BD5" w:themeColor="accent1"/>
            <w:sz w:val="22"/>
            <w:szCs w:val="22"/>
          </w:rPr>
          <w:instrText>PAGE   \* MERGEFORMAT</w:instrText>
        </w:r>
        <w:r w:rsidRPr="006F0677">
          <w:rPr>
            <w:rFonts w:ascii="Arial Narrow" w:hAnsi="Arial Narrow"/>
            <w:color w:val="5B9BD5" w:themeColor="accent1"/>
            <w:sz w:val="22"/>
            <w:szCs w:val="22"/>
          </w:rPr>
          <w:fldChar w:fldCharType="separate"/>
        </w:r>
        <w:r w:rsidR="00815EFE">
          <w:rPr>
            <w:rFonts w:ascii="Arial Narrow" w:hAnsi="Arial Narrow"/>
            <w:noProof/>
            <w:color w:val="5B9BD5" w:themeColor="accent1"/>
            <w:sz w:val="22"/>
            <w:szCs w:val="22"/>
          </w:rPr>
          <w:t>2</w:t>
        </w:r>
        <w:r w:rsidRPr="006F0677">
          <w:rPr>
            <w:rFonts w:ascii="Arial Narrow" w:hAnsi="Arial Narrow"/>
            <w:color w:val="5B9BD5" w:themeColor="accent1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9EC57" w14:textId="77777777" w:rsidR="00C70DE4" w:rsidRDefault="00C70DE4">
      <w:r>
        <w:separator/>
      </w:r>
    </w:p>
  </w:footnote>
  <w:footnote w:type="continuationSeparator" w:id="0">
    <w:p w14:paraId="24162457" w14:textId="77777777" w:rsidR="00C70DE4" w:rsidRDefault="00C70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C4EB" w14:textId="77777777" w:rsidR="0060578D" w:rsidRDefault="00455D63" w:rsidP="0060578D">
    <w:pPr>
      <w:pStyle w:val="Glava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b/>
        <w:sz w:val="32"/>
        <w:szCs w:val="32"/>
      </w:rPr>
      <w:t>Izjava o udeležbi fizičnih in pravnih oseb v lastništvu ponudnika</w:t>
    </w:r>
  </w:p>
  <w:p w14:paraId="1C1B2166" w14:textId="77777777" w:rsidR="006F0677" w:rsidRPr="0060578D" w:rsidRDefault="0060578D" w:rsidP="0060578D">
    <w:pPr>
      <w:pStyle w:val="Glava"/>
      <w:rPr>
        <w:sz w:val="10"/>
        <w:szCs w:val="10"/>
      </w:rPr>
    </w:pPr>
    <w:r w:rsidRPr="0060578D">
      <w:rPr>
        <w:rFonts w:ascii="Arial" w:hAnsi="Arial" w:cs="Arial"/>
        <w:b/>
        <w:sz w:val="10"/>
        <w:szCs w:val="10"/>
      </w:rPr>
      <w:t xml:space="preserve">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A09FC"/>
    <w:multiLevelType w:val="hybridMultilevel"/>
    <w:tmpl w:val="8358572C"/>
    <w:lvl w:ilvl="0" w:tplc="ADE23C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24DB9"/>
    <w:multiLevelType w:val="hybridMultilevel"/>
    <w:tmpl w:val="F53EE9B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56029687">
    <w:abstractNumId w:val="0"/>
  </w:num>
  <w:num w:numId="2" w16cid:durableId="1608003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0E8"/>
    <w:rsid w:val="0000297B"/>
    <w:rsid w:val="00016B8A"/>
    <w:rsid w:val="00030CA0"/>
    <w:rsid w:val="00032C5D"/>
    <w:rsid w:val="00032E74"/>
    <w:rsid w:val="00036FC0"/>
    <w:rsid w:val="00037B7E"/>
    <w:rsid w:val="00040598"/>
    <w:rsid w:val="00050F47"/>
    <w:rsid w:val="0005148D"/>
    <w:rsid w:val="0005676F"/>
    <w:rsid w:val="0006220A"/>
    <w:rsid w:val="00063C5B"/>
    <w:rsid w:val="000640F9"/>
    <w:rsid w:val="00067F3C"/>
    <w:rsid w:val="000737E1"/>
    <w:rsid w:val="00081BE8"/>
    <w:rsid w:val="000873E6"/>
    <w:rsid w:val="000879CE"/>
    <w:rsid w:val="000905B0"/>
    <w:rsid w:val="0009496C"/>
    <w:rsid w:val="00097277"/>
    <w:rsid w:val="000A021E"/>
    <w:rsid w:val="000A041F"/>
    <w:rsid w:val="000A2D4C"/>
    <w:rsid w:val="000A6871"/>
    <w:rsid w:val="000A79A9"/>
    <w:rsid w:val="000B380A"/>
    <w:rsid w:val="000B44EC"/>
    <w:rsid w:val="000B5586"/>
    <w:rsid w:val="000B6DCB"/>
    <w:rsid w:val="000B7003"/>
    <w:rsid w:val="000C082F"/>
    <w:rsid w:val="000C2780"/>
    <w:rsid w:val="000C6A07"/>
    <w:rsid w:val="000E3A35"/>
    <w:rsid w:val="000E49CB"/>
    <w:rsid w:val="000E58F3"/>
    <w:rsid w:val="000E6BD7"/>
    <w:rsid w:val="000F4768"/>
    <w:rsid w:val="000F6078"/>
    <w:rsid w:val="00101F08"/>
    <w:rsid w:val="001135B7"/>
    <w:rsid w:val="001200B7"/>
    <w:rsid w:val="00125D5E"/>
    <w:rsid w:val="00125F07"/>
    <w:rsid w:val="00126FF5"/>
    <w:rsid w:val="00131991"/>
    <w:rsid w:val="00140D29"/>
    <w:rsid w:val="001441CA"/>
    <w:rsid w:val="001525A4"/>
    <w:rsid w:val="00157E1C"/>
    <w:rsid w:val="00161C0D"/>
    <w:rsid w:val="00163DE6"/>
    <w:rsid w:val="001674B3"/>
    <w:rsid w:val="0017163B"/>
    <w:rsid w:val="00172BCF"/>
    <w:rsid w:val="00180720"/>
    <w:rsid w:val="00180D20"/>
    <w:rsid w:val="001837FB"/>
    <w:rsid w:val="001872FB"/>
    <w:rsid w:val="001919A0"/>
    <w:rsid w:val="0019488C"/>
    <w:rsid w:val="001A10C4"/>
    <w:rsid w:val="001A7646"/>
    <w:rsid w:val="001B2634"/>
    <w:rsid w:val="001B277B"/>
    <w:rsid w:val="001B4B19"/>
    <w:rsid w:val="001B6D4B"/>
    <w:rsid w:val="001C3C13"/>
    <w:rsid w:val="001C42EF"/>
    <w:rsid w:val="001C5322"/>
    <w:rsid w:val="001D2D47"/>
    <w:rsid w:val="001D3DA4"/>
    <w:rsid w:val="001D7BC6"/>
    <w:rsid w:val="001E28BD"/>
    <w:rsid w:val="001E5937"/>
    <w:rsid w:val="001E5BA3"/>
    <w:rsid w:val="001E6B35"/>
    <w:rsid w:val="001E76FE"/>
    <w:rsid w:val="001F1B7B"/>
    <w:rsid w:val="001F513D"/>
    <w:rsid w:val="0020472C"/>
    <w:rsid w:val="00207CF2"/>
    <w:rsid w:val="00211926"/>
    <w:rsid w:val="00211B6D"/>
    <w:rsid w:val="0021418B"/>
    <w:rsid w:val="00215FA0"/>
    <w:rsid w:val="00216CD0"/>
    <w:rsid w:val="00220A0A"/>
    <w:rsid w:val="002234E3"/>
    <w:rsid w:val="00225D9D"/>
    <w:rsid w:val="00226A55"/>
    <w:rsid w:val="0022790A"/>
    <w:rsid w:val="00233637"/>
    <w:rsid w:val="0023503A"/>
    <w:rsid w:val="002355A2"/>
    <w:rsid w:val="00242C1D"/>
    <w:rsid w:val="0024573D"/>
    <w:rsid w:val="002527A4"/>
    <w:rsid w:val="00253B86"/>
    <w:rsid w:val="0026437A"/>
    <w:rsid w:val="002666F9"/>
    <w:rsid w:val="0027006C"/>
    <w:rsid w:val="00272315"/>
    <w:rsid w:val="002724EF"/>
    <w:rsid w:val="00272856"/>
    <w:rsid w:val="00272E1C"/>
    <w:rsid w:val="002736D6"/>
    <w:rsid w:val="00274ABE"/>
    <w:rsid w:val="00284D96"/>
    <w:rsid w:val="00285FF9"/>
    <w:rsid w:val="0028709E"/>
    <w:rsid w:val="00296847"/>
    <w:rsid w:val="002A27CE"/>
    <w:rsid w:val="002A3EC4"/>
    <w:rsid w:val="002A6345"/>
    <w:rsid w:val="002B30C3"/>
    <w:rsid w:val="002D18DD"/>
    <w:rsid w:val="002D3069"/>
    <w:rsid w:val="002D7556"/>
    <w:rsid w:val="002E2767"/>
    <w:rsid w:val="002E2D56"/>
    <w:rsid w:val="002E32DD"/>
    <w:rsid w:val="002E389F"/>
    <w:rsid w:val="002E4E5C"/>
    <w:rsid w:val="002F1E2A"/>
    <w:rsid w:val="002F1F41"/>
    <w:rsid w:val="002F2A88"/>
    <w:rsid w:val="002F3B61"/>
    <w:rsid w:val="002F5293"/>
    <w:rsid w:val="002F7AF0"/>
    <w:rsid w:val="0031295C"/>
    <w:rsid w:val="00316743"/>
    <w:rsid w:val="00317685"/>
    <w:rsid w:val="003223C2"/>
    <w:rsid w:val="00322AB6"/>
    <w:rsid w:val="003241C8"/>
    <w:rsid w:val="003342C3"/>
    <w:rsid w:val="003366C6"/>
    <w:rsid w:val="00353DC1"/>
    <w:rsid w:val="003601BF"/>
    <w:rsid w:val="00361AFE"/>
    <w:rsid w:val="00362524"/>
    <w:rsid w:val="00365B3D"/>
    <w:rsid w:val="00367C78"/>
    <w:rsid w:val="0038458F"/>
    <w:rsid w:val="00385EFE"/>
    <w:rsid w:val="00387B32"/>
    <w:rsid w:val="003900B2"/>
    <w:rsid w:val="003910AB"/>
    <w:rsid w:val="00392DB7"/>
    <w:rsid w:val="00395F7D"/>
    <w:rsid w:val="003A16EA"/>
    <w:rsid w:val="003A1BE6"/>
    <w:rsid w:val="003A29AA"/>
    <w:rsid w:val="003B685F"/>
    <w:rsid w:val="003D0856"/>
    <w:rsid w:val="003D18D1"/>
    <w:rsid w:val="003D3BA9"/>
    <w:rsid w:val="003E01BB"/>
    <w:rsid w:val="003E0658"/>
    <w:rsid w:val="003E6A4D"/>
    <w:rsid w:val="003F0A43"/>
    <w:rsid w:val="003F12DC"/>
    <w:rsid w:val="003F1737"/>
    <w:rsid w:val="003F2459"/>
    <w:rsid w:val="003F27CF"/>
    <w:rsid w:val="003F72CF"/>
    <w:rsid w:val="00401506"/>
    <w:rsid w:val="00402692"/>
    <w:rsid w:val="00403417"/>
    <w:rsid w:val="00407E5C"/>
    <w:rsid w:val="004103F7"/>
    <w:rsid w:val="00411B72"/>
    <w:rsid w:val="004120FD"/>
    <w:rsid w:val="00416959"/>
    <w:rsid w:val="00416FFD"/>
    <w:rsid w:val="004215E8"/>
    <w:rsid w:val="00430766"/>
    <w:rsid w:val="00434F70"/>
    <w:rsid w:val="004378E9"/>
    <w:rsid w:val="00441EA2"/>
    <w:rsid w:val="0045422B"/>
    <w:rsid w:val="00455D63"/>
    <w:rsid w:val="004608A8"/>
    <w:rsid w:val="004611B3"/>
    <w:rsid w:val="00461530"/>
    <w:rsid w:val="00461E87"/>
    <w:rsid w:val="00464807"/>
    <w:rsid w:val="00465789"/>
    <w:rsid w:val="00467D5D"/>
    <w:rsid w:val="0047296C"/>
    <w:rsid w:val="00472CE3"/>
    <w:rsid w:val="00474CE4"/>
    <w:rsid w:val="004809C6"/>
    <w:rsid w:val="00482E56"/>
    <w:rsid w:val="0048771C"/>
    <w:rsid w:val="00487C90"/>
    <w:rsid w:val="004938BC"/>
    <w:rsid w:val="00497DD3"/>
    <w:rsid w:val="004A299A"/>
    <w:rsid w:val="004A3F8B"/>
    <w:rsid w:val="004A568F"/>
    <w:rsid w:val="004B25FA"/>
    <w:rsid w:val="004B4E7F"/>
    <w:rsid w:val="004C29A7"/>
    <w:rsid w:val="004C3E6D"/>
    <w:rsid w:val="004C5053"/>
    <w:rsid w:val="004C6B57"/>
    <w:rsid w:val="004C7CCA"/>
    <w:rsid w:val="004D285E"/>
    <w:rsid w:val="004D65A0"/>
    <w:rsid w:val="004E1BC0"/>
    <w:rsid w:val="004E37C7"/>
    <w:rsid w:val="004E3BE4"/>
    <w:rsid w:val="004F0695"/>
    <w:rsid w:val="004F2677"/>
    <w:rsid w:val="00503874"/>
    <w:rsid w:val="00507B0C"/>
    <w:rsid w:val="00512DAF"/>
    <w:rsid w:val="005136C9"/>
    <w:rsid w:val="00513F7E"/>
    <w:rsid w:val="00514871"/>
    <w:rsid w:val="00514C7A"/>
    <w:rsid w:val="00515D86"/>
    <w:rsid w:val="00517B48"/>
    <w:rsid w:val="00523F28"/>
    <w:rsid w:val="00525F8A"/>
    <w:rsid w:val="00526807"/>
    <w:rsid w:val="005278FA"/>
    <w:rsid w:val="00536DFF"/>
    <w:rsid w:val="0054183D"/>
    <w:rsid w:val="005423F0"/>
    <w:rsid w:val="0054295D"/>
    <w:rsid w:val="00544E1E"/>
    <w:rsid w:val="00547E50"/>
    <w:rsid w:val="005500BF"/>
    <w:rsid w:val="00551899"/>
    <w:rsid w:val="00565989"/>
    <w:rsid w:val="005703D1"/>
    <w:rsid w:val="00570AD0"/>
    <w:rsid w:val="00575354"/>
    <w:rsid w:val="0058034D"/>
    <w:rsid w:val="00582D94"/>
    <w:rsid w:val="00583CC9"/>
    <w:rsid w:val="00585C49"/>
    <w:rsid w:val="00590B92"/>
    <w:rsid w:val="00593C21"/>
    <w:rsid w:val="0059430D"/>
    <w:rsid w:val="00594968"/>
    <w:rsid w:val="00594B6C"/>
    <w:rsid w:val="00596A0A"/>
    <w:rsid w:val="005A0945"/>
    <w:rsid w:val="005A1FAA"/>
    <w:rsid w:val="005A20E9"/>
    <w:rsid w:val="005A5E24"/>
    <w:rsid w:val="005B126D"/>
    <w:rsid w:val="005B1FB5"/>
    <w:rsid w:val="005B4FB7"/>
    <w:rsid w:val="005B5B05"/>
    <w:rsid w:val="005B614A"/>
    <w:rsid w:val="005B70E8"/>
    <w:rsid w:val="005C700D"/>
    <w:rsid w:val="005C7877"/>
    <w:rsid w:val="005D6517"/>
    <w:rsid w:val="005E0552"/>
    <w:rsid w:val="005E4585"/>
    <w:rsid w:val="005E65D3"/>
    <w:rsid w:val="005F0DBA"/>
    <w:rsid w:val="00601657"/>
    <w:rsid w:val="006020F4"/>
    <w:rsid w:val="0060578D"/>
    <w:rsid w:val="0061145C"/>
    <w:rsid w:val="006215AF"/>
    <w:rsid w:val="00623602"/>
    <w:rsid w:val="00624045"/>
    <w:rsid w:val="00626BC0"/>
    <w:rsid w:val="006334B8"/>
    <w:rsid w:val="0064238D"/>
    <w:rsid w:val="00644EF1"/>
    <w:rsid w:val="0065343B"/>
    <w:rsid w:val="00653E8A"/>
    <w:rsid w:val="00655FF7"/>
    <w:rsid w:val="00662A31"/>
    <w:rsid w:val="0066546B"/>
    <w:rsid w:val="00665C73"/>
    <w:rsid w:val="00672E8E"/>
    <w:rsid w:val="006818F0"/>
    <w:rsid w:val="00682D61"/>
    <w:rsid w:val="00686FFA"/>
    <w:rsid w:val="00693E18"/>
    <w:rsid w:val="00693E53"/>
    <w:rsid w:val="00694B77"/>
    <w:rsid w:val="00697E4E"/>
    <w:rsid w:val="006A3E68"/>
    <w:rsid w:val="006A4480"/>
    <w:rsid w:val="006A69BE"/>
    <w:rsid w:val="006B08E9"/>
    <w:rsid w:val="006B17B2"/>
    <w:rsid w:val="006B479F"/>
    <w:rsid w:val="006B631D"/>
    <w:rsid w:val="006B7128"/>
    <w:rsid w:val="006C0315"/>
    <w:rsid w:val="006C7824"/>
    <w:rsid w:val="006D18FE"/>
    <w:rsid w:val="006D63F4"/>
    <w:rsid w:val="006D6BCB"/>
    <w:rsid w:val="006D7AA3"/>
    <w:rsid w:val="006E0747"/>
    <w:rsid w:val="006E3E63"/>
    <w:rsid w:val="006E5314"/>
    <w:rsid w:val="006E7BAE"/>
    <w:rsid w:val="006F0677"/>
    <w:rsid w:val="006F1C0B"/>
    <w:rsid w:val="006F2185"/>
    <w:rsid w:val="0070760C"/>
    <w:rsid w:val="00710E02"/>
    <w:rsid w:val="007135F5"/>
    <w:rsid w:val="007146FE"/>
    <w:rsid w:val="007152E9"/>
    <w:rsid w:val="007177EC"/>
    <w:rsid w:val="0072056C"/>
    <w:rsid w:val="00722183"/>
    <w:rsid w:val="007240D8"/>
    <w:rsid w:val="007401A1"/>
    <w:rsid w:val="00740FCC"/>
    <w:rsid w:val="00744046"/>
    <w:rsid w:val="007453D0"/>
    <w:rsid w:val="00745651"/>
    <w:rsid w:val="00746868"/>
    <w:rsid w:val="007543EC"/>
    <w:rsid w:val="00766582"/>
    <w:rsid w:val="00771CF1"/>
    <w:rsid w:val="007725E2"/>
    <w:rsid w:val="0078531D"/>
    <w:rsid w:val="00792882"/>
    <w:rsid w:val="00795CD0"/>
    <w:rsid w:val="00797239"/>
    <w:rsid w:val="007A13BF"/>
    <w:rsid w:val="007A5C2C"/>
    <w:rsid w:val="007B777E"/>
    <w:rsid w:val="007B797C"/>
    <w:rsid w:val="007B7E9F"/>
    <w:rsid w:val="007C32AE"/>
    <w:rsid w:val="007C3F2F"/>
    <w:rsid w:val="007C711D"/>
    <w:rsid w:val="007D0714"/>
    <w:rsid w:val="007D408A"/>
    <w:rsid w:val="007D67A1"/>
    <w:rsid w:val="007D761E"/>
    <w:rsid w:val="007E40AE"/>
    <w:rsid w:val="007F1174"/>
    <w:rsid w:val="007F4409"/>
    <w:rsid w:val="007F5F63"/>
    <w:rsid w:val="007F6454"/>
    <w:rsid w:val="00800DFC"/>
    <w:rsid w:val="00801074"/>
    <w:rsid w:val="008036DC"/>
    <w:rsid w:val="008059CD"/>
    <w:rsid w:val="00805D7A"/>
    <w:rsid w:val="00815648"/>
    <w:rsid w:val="00815EFE"/>
    <w:rsid w:val="0082031A"/>
    <w:rsid w:val="00825BCA"/>
    <w:rsid w:val="008353AB"/>
    <w:rsid w:val="00835EC0"/>
    <w:rsid w:val="00843444"/>
    <w:rsid w:val="008518A7"/>
    <w:rsid w:val="008523CC"/>
    <w:rsid w:val="008575B7"/>
    <w:rsid w:val="00867611"/>
    <w:rsid w:val="00876F3D"/>
    <w:rsid w:val="00885C30"/>
    <w:rsid w:val="00891441"/>
    <w:rsid w:val="00896E91"/>
    <w:rsid w:val="008978E7"/>
    <w:rsid w:val="00897E2F"/>
    <w:rsid w:val="008A135D"/>
    <w:rsid w:val="008A1D09"/>
    <w:rsid w:val="008A29CB"/>
    <w:rsid w:val="008A34AE"/>
    <w:rsid w:val="008A64A0"/>
    <w:rsid w:val="008B3B3B"/>
    <w:rsid w:val="008C1E90"/>
    <w:rsid w:val="008C3A9B"/>
    <w:rsid w:val="008C4F01"/>
    <w:rsid w:val="008C60EF"/>
    <w:rsid w:val="008D0F63"/>
    <w:rsid w:val="008D4502"/>
    <w:rsid w:val="008D73BB"/>
    <w:rsid w:val="008E6600"/>
    <w:rsid w:val="008E7752"/>
    <w:rsid w:val="008F0A0F"/>
    <w:rsid w:val="008F1ABE"/>
    <w:rsid w:val="008F74F7"/>
    <w:rsid w:val="008F7AAE"/>
    <w:rsid w:val="00900B28"/>
    <w:rsid w:val="00901E2D"/>
    <w:rsid w:val="0090520A"/>
    <w:rsid w:val="0090537D"/>
    <w:rsid w:val="009054E7"/>
    <w:rsid w:val="0090792D"/>
    <w:rsid w:val="0091013F"/>
    <w:rsid w:val="00912CBE"/>
    <w:rsid w:val="00921AEE"/>
    <w:rsid w:val="00925D90"/>
    <w:rsid w:val="009322D1"/>
    <w:rsid w:val="00934EC4"/>
    <w:rsid w:val="009367F6"/>
    <w:rsid w:val="00936E4A"/>
    <w:rsid w:val="00945352"/>
    <w:rsid w:val="00946D7A"/>
    <w:rsid w:val="009471FA"/>
    <w:rsid w:val="00955176"/>
    <w:rsid w:val="00972801"/>
    <w:rsid w:val="009777BD"/>
    <w:rsid w:val="00977B6B"/>
    <w:rsid w:val="009837E5"/>
    <w:rsid w:val="009841B7"/>
    <w:rsid w:val="009874F3"/>
    <w:rsid w:val="00990942"/>
    <w:rsid w:val="00995472"/>
    <w:rsid w:val="009A4043"/>
    <w:rsid w:val="009A5FA7"/>
    <w:rsid w:val="009B344D"/>
    <w:rsid w:val="009C066D"/>
    <w:rsid w:val="009C0AD5"/>
    <w:rsid w:val="009D21F2"/>
    <w:rsid w:val="009E19E6"/>
    <w:rsid w:val="009E4624"/>
    <w:rsid w:val="009E71B4"/>
    <w:rsid w:val="009F2FC5"/>
    <w:rsid w:val="009F71AD"/>
    <w:rsid w:val="009F71F9"/>
    <w:rsid w:val="009F7F10"/>
    <w:rsid w:val="00A03F6E"/>
    <w:rsid w:val="00A206E0"/>
    <w:rsid w:val="00A3401F"/>
    <w:rsid w:val="00A36F83"/>
    <w:rsid w:val="00A42612"/>
    <w:rsid w:val="00A4307B"/>
    <w:rsid w:val="00A4507A"/>
    <w:rsid w:val="00A50289"/>
    <w:rsid w:val="00A52CB8"/>
    <w:rsid w:val="00A668D1"/>
    <w:rsid w:val="00A70961"/>
    <w:rsid w:val="00A70AD9"/>
    <w:rsid w:val="00A73EED"/>
    <w:rsid w:val="00A74843"/>
    <w:rsid w:val="00A7571E"/>
    <w:rsid w:val="00A76069"/>
    <w:rsid w:val="00A77701"/>
    <w:rsid w:val="00A84B49"/>
    <w:rsid w:val="00A90113"/>
    <w:rsid w:val="00A96C76"/>
    <w:rsid w:val="00AA4B94"/>
    <w:rsid w:val="00AA6892"/>
    <w:rsid w:val="00AA6BA2"/>
    <w:rsid w:val="00AB2C36"/>
    <w:rsid w:val="00AB6B89"/>
    <w:rsid w:val="00AB7FAE"/>
    <w:rsid w:val="00AC4F57"/>
    <w:rsid w:val="00AC5BDC"/>
    <w:rsid w:val="00AD2742"/>
    <w:rsid w:val="00AD73B4"/>
    <w:rsid w:val="00AD77B2"/>
    <w:rsid w:val="00AE41E4"/>
    <w:rsid w:val="00AE52F1"/>
    <w:rsid w:val="00AE5DD6"/>
    <w:rsid w:val="00AE6E37"/>
    <w:rsid w:val="00AF5261"/>
    <w:rsid w:val="00AF52A5"/>
    <w:rsid w:val="00AF7EBB"/>
    <w:rsid w:val="00B03B44"/>
    <w:rsid w:val="00B03DCD"/>
    <w:rsid w:val="00B07C44"/>
    <w:rsid w:val="00B12CCD"/>
    <w:rsid w:val="00B13160"/>
    <w:rsid w:val="00B14BE4"/>
    <w:rsid w:val="00B17997"/>
    <w:rsid w:val="00B17CF0"/>
    <w:rsid w:val="00B21ED1"/>
    <w:rsid w:val="00B231C1"/>
    <w:rsid w:val="00B3123F"/>
    <w:rsid w:val="00B32F95"/>
    <w:rsid w:val="00B34814"/>
    <w:rsid w:val="00B36DC7"/>
    <w:rsid w:val="00B4173C"/>
    <w:rsid w:val="00B4177B"/>
    <w:rsid w:val="00B4428C"/>
    <w:rsid w:val="00B4605F"/>
    <w:rsid w:val="00B50C52"/>
    <w:rsid w:val="00B55A8C"/>
    <w:rsid w:val="00B60F65"/>
    <w:rsid w:val="00B63521"/>
    <w:rsid w:val="00B7758F"/>
    <w:rsid w:val="00B83C36"/>
    <w:rsid w:val="00B8670D"/>
    <w:rsid w:val="00B90A8A"/>
    <w:rsid w:val="00B94451"/>
    <w:rsid w:val="00B96599"/>
    <w:rsid w:val="00BA0C02"/>
    <w:rsid w:val="00BA4C72"/>
    <w:rsid w:val="00BA4C7B"/>
    <w:rsid w:val="00BA6617"/>
    <w:rsid w:val="00BB102E"/>
    <w:rsid w:val="00BB24E3"/>
    <w:rsid w:val="00BC165B"/>
    <w:rsid w:val="00BC2A1B"/>
    <w:rsid w:val="00BC5AFF"/>
    <w:rsid w:val="00BC63D5"/>
    <w:rsid w:val="00BC6B75"/>
    <w:rsid w:val="00BD7A58"/>
    <w:rsid w:val="00BE517B"/>
    <w:rsid w:val="00BE6FCD"/>
    <w:rsid w:val="00BF0DB2"/>
    <w:rsid w:val="00BF342E"/>
    <w:rsid w:val="00BF3F0D"/>
    <w:rsid w:val="00C06651"/>
    <w:rsid w:val="00C15BB8"/>
    <w:rsid w:val="00C167A1"/>
    <w:rsid w:val="00C20654"/>
    <w:rsid w:val="00C20723"/>
    <w:rsid w:val="00C41A2E"/>
    <w:rsid w:val="00C43555"/>
    <w:rsid w:val="00C45139"/>
    <w:rsid w:val="00C4638B"/>
    <w:rsid w:val="00C54679"/>
    <w:rsid w:val="00C62EAB"/>
    <w:rsid w:val="00C64486"/>
    <w:rsid w:val="00C66349"/>
    <w:rsid w:val="00C70DE4"/>
    <w:rsid w:val="00C75481"/>
    <w:rsid w:val="00C82D6F"/>
    <w:rsid w:val="00C838EB"/>
    <w:rsid w:val="00C8456C"/>
    <w:rsid w:val="00C86747"/>
    <w:rsid w:val="00C87071"/>
    <w:rsid w:val="00C97614"/>
    <w:rsid w:val="00C978AA"/>
    <w:rsid w:val="00CA0E55"/>
    <w:rsid w:val="00CA2C39"/>
    <w:rsid w:val="00CB0643"/>
    <w:rsid w:val="00CB4585"/>
    <w:rsid w:val="00CC1755"/>
    <w:rsid w:val="00CC244A"/>
    <w:rsid w:val="00CD7903"/>
    <w:rsid w:val="00CE1659"/>
    <w:rsid w:val="00CF334D"/>
    <w:rsid w:val="00CF3644"/>
    <w:rsid w:val="00CF7926"/>
    <w:rsid w:val="00D10A78"/>
    <w:rsid w:val="00D10BE9"/>
    <w:rsid w:val="00D1332B"/>
    <w:rsid w:val="00D16A27"/>
    <w:rsid w:val="00D30F36"/>
    <w:rsid w:val="00D329FD"/>
    <w:rsid w:val="00D33104"/>
    <w:rsid w:val="00D40FCE"/>
    <w:rsid w:val="00D43940"/>
    <w:rsid w:val="00D43EAA"/>
    <w:rsid w:val="00D46EDA"/>
    <w:rsid w:val="00D47FE1"/>
    <w:rsid w:val="00D522B2"/>
    <w:rsid w:val="00D56911"/>
    <w:rsid w:val="00D56B67"/>
    <w:rsid w:val="00D57A18"/>
    <w:rsid w:val="00D624A5"/>
    <w:rsid w:val="00D62F52"/>
    <w:rsid w:val="00D6409A"/>
    <w:rsid w:val="00D67D39"/>
    <w:rsid w:val="00D722EE"/>
    <w:rsid w:val="00D7239A"/>
    <w:rsid w:val="00D74436"/>
    <w:rsid w:val="00D77C9F"/>
    <w:rsid w:val="00D823DE"/>
    <w:rsid w:val="00D835BF"/>
    <w:rsid w:val="00D838C5"/>
    <w:rsid w:val="00D845A9"/>
    <w:rsid w:val="00D87187"/>
    <w:rsid w:val="00D90DCA"/>
    <w:rsid w:val="00D9154E"/>
    <w:rsid w:val="00D9249B"/>
    <w:rsid w:val="00DA7A5F"/>
    <w:rsid w:val="00DB4F3A"/>
    <w:rsid w:val="00DB6B8F"/>
    <w:rsid w:val="00DD0CB7"/>
    <w:rsid w:val="00DD2D6A"/>
    <w:rsid w:val="00DD70A6"/>
    <w:rsid w:val="00DE066F"/>
    <w:rsid w:val="00DE0A16"/>
    <w:rsid w:val="00DE38E7"/>
    <w:rsid w:val="00DE5376"/>
    <w:rsid w:val="00DE5EBD"/>
    <w:rsid w:val="00E0030E"/>
    <w:rsid w:val="00E007A9"/>
    <w:rsid w:val="00E04BB4"/>
    <w:rsid w:val="00E061E2"/>
    <w:rsid w:val="00E06ED2"/>
    <w:rsid w:val="00E20055"/>
    <w:rsid w:val="00E209A4"/>
    <w:rsid w:val="00E23352"/>
    <w:rsid w:val="00E315E3"/>
    <w:rsid w:val="00E337F0"/>
    <w:rsid w:val="00E33DDC"/>
    <w:rsid w:val="00E358A8"/>
    <w:rsid w:val="00E359E0"/>
    <w:rsid w:val="00E36D7E"/>
    <w:rsid w:val="00E4068B"/>
    <w:rsid w:val="00E445B4"/>
    <w:rsid w:val="00E4464F"/>
    <w:rsid w:val="00E4517A"/>
    <w:rsid w:val="00E47F56"/>
    <w:rsid w:val="00E6051A"/>
    <w:rsid w:val="00E6744B"/>
    <w:rsid w:val="00E67B82"/>
    <w:rsid w:val="00E67C59"/>
    <w:rsid w:val="00E8361E"/>
    <w:rsid w:val="00E85808"/>
    <w:rsid w:val="00E858D5"/>
    <w:rsid w:val="00E966DF"/>
    <w:rsid w:val="00EA3638"/>
    <w:rsid w:val="00EA4F68"/>
    <w:rsid w:val="00EA514A"/>
    <w:rsid w:val="00EA56A4"/>
    <w:rsid w:val="00EA6EAE"/>
    <w:rsid w:val="00EB3DCE"/>
    <w:rsid w:val="00EC23A7"/>
    <w:rsid w:val="00EC38CE"/>
    <w:rsid w:val="00EC4C0A"/>
    <w:rsid w:val="00EC4F28"/>
    <w:rsid w:val="00EC646E"/>
    <w:rsid w:val="00ED5E16"/>
    <w:rsid w:val="00ED620F"/>
    <w:rsid w:val="00ED6AC9"/>
    <w:rsid w:val="00EE0E86"/>
    <w:rsid w:val="00EE54BC"/>
    <w:rsid w:val="00EF31D7"/>
    <w:rsid w:val="00EF779A"/>
    <w:rsid w:val="00F063EF"/>
    <w:rsid w:val="00F07944"/>
    <w:rsid w:val="00F1468D"/>
    <w:rsid w:val="00F24DBF"/>
    <w:rsid w:val="00F25CA7"/>
    <w:rsid w:val="00F2736C"/>
    <w:rsid w:val="00F277F6"/>
    <w:rsid w:val="00F27F76"/>
    <w:rsid w:val="00F31CB4"/>
    <w:rsid w:val="00F47180"/>
    <w:rsid w:val="00F509B1"/>
    <w:rsid w:val="00F5233E"/>
    <w:rsid w:val="00F5345A"/>
    <w:rsid w:val="00F54CF6"/>
    <w:rsid w:val="00F57A28"/>
    <w:rsid w:val="00F60CA9"/>
    <w:rsid w:val="00F62A89"/>
    <w:rsid w:val="00F643B5"/>
    <w:rsid w:val="00F73D6E"/>
    <w:rsid w:val="00F77F76"/>
    <w:rsid w:val="00F82A2D"/>
    <w:rsid w:val="00F85E66"/>
    <w:rsid w:val="00F90253"/>
    <w:rsid w:val="00F94B81"/>
    <w:rsid w:val="00F9506F"/>
    <w:rsid w:val="00F97C17"/>
    <w:rsid w:val="00FA6412"/>
    <w:rsid w:val="00FB05C9"/>
    <w:rsid w:val="00FB1AE6"/>
    <w:rsid w:val="00FB30E3"/>
    <w:rsid w:val="00FB59A2"/>
    <w:rsid w:val="00FC1C16"/>
    <w:rsid w:val="00FD1817"/>
    <w:rsid w:val="00FD3CFE"/>
    <w:rsid w:val="00FD6372"/>
    <w:rsid w:val="00FE563A"/>
    <w:rsid w:val="00FE665A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DE6767"/>
  <w15:chartTrackingRefBased/>
  <w15:docId w15:val="{A7C05CEF-141A-4829-9E59-954FADC8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0578D"/>
    <w:rPr>
      <w:rFonts w:ascii="Cambria" w:eastAsia="MS Mincho" w:hAnsi="Cambria"/>
      <w:sz w:val="24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2234E3"/>
    <w:pPr>
      <w:tabs>
        <w:tab w:val="center" w:pos="4536"/>
        <w:tab w:val="right" w:pos="9072"/>
      </w:tabs>
    </w:pPr>
    <w:rPr>
      <w:rFonts w:ascii="Times New Roman" w:eastAsia="Times New Roman" w:hAnsi="Times New Roman"/>
    </w:rPr>
  </w:style>
  <w:style w:type="paragraph" w:styleId="Noga">
    <w:name w:val="footer"/>
    <w:basedOn w:val="Navaden"/>
    <w:link w:val="NogaZnak"/>
    <w:uiPriority w:val="99"/>
    <w:rsid w:val="002234E3"/>
    <w:pPr>
      <w:tabs>
        <w:tab w:val="center" w:pos="4536"/>
        <w:tab w:val="right" w:pos="9072"/>
      </w:tabs>
    </w:pPr>
    <w:rPr>
      <w:rFonts w:ascii="Times New Roman" w:eastAsia="Times New Roman" w:hAnsi="Times New Roman"/>
    </w:rPr>
  </w:style>
  <w:style w:type="character" w:customStyle="1" w:styleId="NogaZnak">
    <w:name w:val="Noga Znak"/>
    <w:basedOn w:val="Privzetapisavaodstavka"/>
    <w:link w:val="Noga"/>
    <w:uiPriority w:val="99"/>
    <w:rsid w:val="006F0677"/>
    <w:rPr>
      <w:sz w:val="24"/>
      <w:szCs w:val="24"/>
      <w:lang w:eastAsia="en-US"/>
    </w:rPr>
  </w:style>
  <w:style w:type="table" w:styleId="Tabelamrea">
    <w:name w:val="Table Grid"/>
    <w:basedOn w:val="Navadnatabela"/>
    <w:uiPriority w:val="59"/>
    <w:rsid w:val="0060578D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1919A0"/>
    <w:pPr>
      <w:ind w:left="720"/>
      <w:contextualSpacing/>
    </w:pPr>
  </w:style>
  <w:style w:type="paragraph" w:styleId="Besedilooblaka">
    <w:name w:val="Balloon Text"/>
    <w:basedOn w:val="Navaden"/>
    <w:link w:val="BesedilooblakaZnak"/>
    <w:rsid w:val="00582D9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582D94"/>
    <w:rPr>
      <w:rFonts w:ascii="Segoe UI" w:eastAsia="MS Mincho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02_EVIDEN&#268;NA%20NARO&#268;ILA\Naro&#269;ila%202026\Razpisna%20dokumentacija%20-%20splo&#353;ni%20postopek\40%2001-328%202026%20-%20dobava%20elektri&#269;nih%20polnilnic\16%20Izjava%20o%20lastni&#353;tvu_e-mail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16 Izjava o lastništvu_e-mail</Template>
  <TotalTime>0</TotalTime>
  <Pages>1</Pages>
  <Words>297</Words>
  <Characters>1664</Characters>
  <Application>Microsoft Office Word</Application>
  <DocSecurity>0</DocSecurity>
  <Lines>59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SENG d.o.o.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Podlipnik</dc:creator>
  <cp:keywords/>
  <dc:description/>
  <cp:lastModifiedBy>Nataša Podlipnik</cp:lastModifiedBy>
  <cp:revision>2</cp:revision>
  <cp:lastPrinted>2015-09-24T15:55:00Z</cp:lastPrinted>
  <dcterms:created xsi:type="dcterms:W3CDTF">2026-07-30T07:34:00Z</dcterms:created>
  <dcterms:modified xsi:type="dcterms:W3CDTF">2026-07-30T07:34:00Z</dcterms:modified>
</cp:coreProperties>
</file>